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CF6" w:rsidRPr="00154AA5" w:rsidRDefault="00490CF6" w:rsidP="0022140C">
      <w:pPr>
        <w:jc w:val="center"/>
        <w:rPr>
          <w:b/>
        </w:rPr>
      </w:pPr>
      <w:r>
        <w:rPr>
          <w:b/>
        </w:rPr>
        <w:t>О</w:t>
      </w:r>
      <w:r w:rsidRPr="00594DC7">
        <w:rPr>
          <w:b/>
        </w:rPr>
        <w:t>ценк</w:t>
      </w:r>
      <w:r>
        <w:rPr>
          <w:b/>
        </w:rPr>
        <w:t>а</w:t>
      </w:r>
      <w:r w:rsidRPr="00594DC7">
        <w:rPr>
          <w:b/>
        </w:rPr>
        <w:t xml:space="preserve"> эффективности муниципальных программ Октябрьского муниципального района за</w:t>
      </w:r>
      <w:r>
        <w:rPr>
          <w:b/>
        </w:rPr>
        <w:t xml:space="preserve"> 2016 год</w:t>
      </w:r>
    </w:p>
    <w:p w:rsidR="00490CF6" w:rsidRPr="00586947" w:rsidRDefault="00490CF6" w:rsidP="0022140C">
      <w:pPr>
        <w:ind w:firstLine="720"/>
        <w:jc w:val="both"/>
      </w:pPr>
      <w:r w:rsidRPr="00586947">
        <w:t>Руководствуясь ст. 179 Бюджетного кодекса,  оценка эффективности муниципальных программ за 201</w:t>
      </w:r>
      <w:r>
        <w:t>6</w:t>
      </w:r>
      <w:r w:rsidRPr="00586947">
        <w:t xml:space="preserve"> год, проведена в соответствии с требованиями Порядка принятия решений о разработке муниципальных программ </w:t>
      </w:r>
      <w:r>
        <w:t>Октябрьского</w:t>
      </w:r>
      <w:r w:rsidRPr="00586947">
        <w:t xml:space="preserve"> муниципального района, их формирования, реализации и проведения оценки эффективности их реализации, утвержденного постановлением администрации </w:t>
      </w:r>
      <w:r>
        <w:t>Октябрьского муниципального района от 23</w:t>
      </w:r>
      <w:r w:rsidRPr="00586947">
        <w:t>.0</w:t>
      </w:r>
      <w:r>
        <w:t>3</w:t>
      </w:r>
      <w:r w:rsidRPr="00586947">
        <w:t>.201</w:t>
      </w:r>
      <w:r>
        <w:t>5 №25-а</w:t>
      </w:r>
      <w:r w:rsidRPr="00586947">
        <w:t>.</w:t>
      </w:r>
    </w:p>
    <w:p w:rsidR="00490CF6" w:rsidRPr="00586947" w:rsidRDefault="00490CF6" w:rsidP="0022140C">
      <w:pPr>
        <w:tabs>
          <w:tab w:val="left" w:pos="720"/>
        </w:tabs>
        <w:ind w:firstLine="720"/>
        <w:jc w:val="both"/>
      </w:pPr>
      <w:r w:rsidRPr="00586947">
        <w:t>Экспертная оценка эффективности реализации муниципальных программ 201</w:t>
      </w:r>
      <w:r>
        <w:t>6</w:t>
      </w:r>
      <w:r w:rsidRPr="00586947">
        <w:t>год проведена на основе данных  Ответственных исполнителей.</w:t>
      </w:r>
    </w:p>
    <w:p w:rsidR="00490CF6" w:rsidRDefault="00490CF6" w:rsidP="0022140C">
      <w:pPr>
        <w:spacing w:after="0" w:line="240" w:lineRule="auto"/>
        <w:jc w:val="both"/>
      </w:pPr>
      <w:r w:rsidRPr="00586947">
        <w:t>Оценка эффективности реализации муниципальных программ в 201</w:t>
      </w:r>
      <w:r>
        <w:t>6</w:t>
      </w:r>
      <w:r w:rsidRPr="00586947">
        <w:t xml:space="preserve"> году осуществлялась путем анализа полученных значений полноты финансирования и оценки достижения плановых значений целевых показателей при помощи результативной шкалы оценки эффективности муниципальной программы</w:t>
      </w:r>
      <w:r>
        <w:t>.</w:t>
      </w:r>
    </w:p>
    <w:p w:rsidR="00490CF6" w:rsidRPr="00412A74" w:rsidRDefault="00490CF6" w:rsidP="0022140C">
      <w:pPr>
        <w:spacing w:after="0" w:line="240" w:lineRule="auto"/>
        <w:jc w:val="both"/>
      </w:pPr>
    </w:p>
    <w:p w:rsidR="00490CF6" w:rsidRDefault="00490CF6" w:rsidP="00874907">
      <w:pPr>
        <w:spacing w:after="0" w:line="240" w:lineRule="auto"/>
        <w:ind w:firstLine="700"/>
        <w:jc w:val="center"/>
        <w:rPr>
          <w:b/>
        </w:rPr>
      </w:pPr>
      <w:r w:rsidRPr="00775CDB">
        <w:rPr>
          <w:b/>
        </w:rPr>
        <w:t xml:space="preserve">Муниципальная </w:t>
      </w:r>
      <w:r>
        <w:rPr>
          <w:b/>
        </w:rPr>
        <w:t xml:space="preserve">целевая </w:t>
      </w:r>
      <w:r w:rsidRPr="00775CDB">
        <w:rPr>
          <w:b/>
        </w:rPr>
        <w:t>программа «</w:t>
      </w:r>
      <w:r>
        <w:rPr>
          <w:b/>
        </w:rPr>
        <w:t>Комплексные меры противодействия злоупотреблению наркотиками и профилактика алкоголизма среди населения в Октябрьском муниципальном районе</w:t>
      </w:r>
      <w:r w:rsidRPr="00775CDB">
        <w:rPr>
          <w:b/>
        </w:rPr>
        <w:t xml:space="preserve"> на 201</w:t>
      </w:r>
      <w:r>
        <w:rPr>
          <w:b/>
        </w:rPr>
        <w:t>6</w:t>
      </w:r>
      <w:r w:rsidRPr="00775CDB">
        <w:rPr>
          <w:b/>
        </w:rPr>
        <w:t xml:space="preserve"> – 201</w:t>
      </w:r>
      <w:r>
        <w:rPr>
          <w:b/>
        </w:rPr>
        <w:t>8</w:t>
      </w:r>
      <w:r w:rsidRPr="00775CDB">
        <w:rPr>
          <w:b/>
        </w:rPr>
        <w:t xml:space="preserve"> годы»</w:t>
      </w:r>
    </w:p>
    <w:p w:rsidR="00490CF6" w:rsidRDefault="00490CF6" w:rsidP="002630F4">
      <w:pPr>
        <w:spacing w:after="0" w:line="240" w:lineRule="auto"/>
        <w:ind w:firstLine="700"/>
        <w:jc w:val="both"/>
      </w:pPr>
      <w:r w:rsidRPr="002630F4">
        <w:t>Муниципальная целевая программа «Комплексные меры противодействия злоупотреблению наркотиками и профилактика алкоголизма среди населения в Октябрьском муниципальном районе на 201</w:t>
      </w:r>
      <w:r>
        <w:t>6</w:t>
      </w:r>
      <w:r w:rsidRPr="002630F4">
        <w:t xml:space="preserve"> – 201</w:t>
      </w:r>
      <w:r>
        <w:t>8</w:t>
      </w:r>
      <w:r w:rsidRPr="002630F4">
        <w:t xml:space="preserve"> годы»</w:t>
      </w:r>
      <w:r>
        <w:t xml:space="preserve"> утверждена постановлением администрации Октябрьского муниципального района Костромской области от 01 февраля 2016 года №9-а.</w:t>
      </w:r>
    </w:p>
    <w:p w:rsidR="00490CF6" w:rsidRDefault="00490CF6" w:rsidP="002630F4">
      <w:pPr>
        <w:spacing w:after="0" w:line="240" w:lineRule="auto"/>
        <w:ind w:firstLine="700"/>
        <w:jc w:val="both"/>
      </w:pPr>
      <w:r>
        <w:t>Координатор – антинаркотическая комиссия Октябрьского муниципального района.</w:t>
      </w:r>
    </w:p>
    <w:p w:rsidR="00490CF6" w:rsidRDefault="00490CF6" w:rsidP="00B81E80">
      <w:pPr>
        <w:spacing w:after="0" w:line="240" w:lineRule="auto"/>
        <w:ind w:firstLine="700"/>
        <w:jc w:val="both"/>
      </w:pPr>
      <w:r>
        <w:t>Целью программы является совершенствование единой системы профилактики немедицинского потребления наркотиков, алкоголя и психоактивных веществ различными категориями населения.</w:t>
      </w:r>
    </w:p>
    <w:p w:rsidR="00490CF6" w:rsidRPr="00B81E80" w:rsidRDefault="00490CF6" w:rsidP="00154AA5">
      <w:pPr>
        <w:spacing w:after="0" w:line="240" w:lineRule="auto"/>
        <w:ind w:firstLine="700"/>
        <w:jc w:val="both"/>
      </w:pPr>
      <w:r>
        <w:rPr>
          <w:color w:val="000000"/>
        </w:rPr>
        <w:t>Профилактика и противодействие незаконному обороту наркотических средств, алкогольной продукции и психоактивных веществ</w:t>
      </w:r>
    </w:p>
    <w:p w:rsidR="00490CF6" w:rsidRDefault="00490CF6" w:rsidP="00640C3C">
      <w:pPr>
        <w:spacing w:after="0" w:line="240" w:lineRule="auto"/>
        <w:ind w:firstLine="700"/>
        <w:jc w:val="both"/>
      </w:pPr>
      <w:r w:rsidRPr="00640C3C">
        <w:t xml:space="preserve">За период реализации </w:t>
      </w:r>
      <w:r>
        <w:t xml:space="preserve">в рамках данной </w:t>
      </w:r>
      <w:r w:rsidRPr="00640C3C">
        <w:t>программы</w:t>
      </w:r>
      <w:r>
        <w:t xml:space="preserve"> проведены следующие мероприятия: районные конкурсы, фестивали, организация проведения информационно – пропагандистских, спортивных и культурно – массовых мероприятий, посвященных Международному дню борьбы с наркоманией, проведение информационно – пропагандистской работы антинаркотической направленности в общеобразовательных учреждениях.</w:t>
      </w:r>
    </w:p>
    <w:p w:rsidR="00490CF6" w:rsidRDefault="00490CF6" w:rsidP="00640C3C">
      <w:pPr>
        <w:spacing w:after="0" w:line="240" w:lineRule="auto"/>
        <w:ind w:firstLine="700"/>
        <w:jc w:val="both"/>
      </w:pPr>
      <w:r>
        <w:t>За 2016 год освоено 20,6 тыс. руб. (МБ)</w:t>
      </w:r>
    </w:p>
    <w:p w:rsidR="00490CF6" w:rsidRDefault="00490CF6" w:rsidP="00496A38">
      <w:pPr>
        <w:spacing w:after="0"/>
        <w:ind w:firstLine="700"/>
        <w:jc w:val="both"/>
      </w:pPr>
      <w:r w:rsidRPr="00E9475A">
        <w:t>Качественная характеристика программы –</w:t>
      </w:r>
      <w:r>
        <w:rPr>
          <w:color w:val="FF6600"/>
        </w:rPr>
        <w:t xml:space="preserve"> </w:t>
      </w:r>
      <w:r w:rsidRPr="00265382">
        <w:t>удовлетворительная</w:t>
      </w:r>
      <w:r w:rsidRPr="001D1BDF">
        <w:t>.</w:t>
      </w:r>
    </w:p>
    <w:p w:rsidR="00490CF6" w:rsidRPr="00795EC7" w:rsidRDefault="00490CF6" w:rsidP="00CB207F">
      <w:pPr>
        <w:framePr w:hSpace="180" w:wrap="around" w:vAnchor="text" w:hAnchor="page" w:x="1702" w:y="1"/>
        <w:spacing w:after="0"/>
        <w:ind w:firstLine="199"/>
        <w:jc w:val="both"/>
      </w:pPr>
      <w:r>
        <w:t xml:space="preserve">      </w:t>
      </w:r>
    </w:p>
    <w:p w:rsidR="00490CF6" w:rsidRDefault="00490CF6" w:rsidP="00AB4057">
      <w:pPr>
        <w:spacing w:after="0" w:line="240" w:lineRule="auto"/>
        <w:ind w:firstLine="700"/>
        <w:jc w:val="center"/>
        <w:rPr>
          <w:b/>
        </w:rPr>
      </w:pPr>
    </w:p>
    <w:p w:rsidR="00490CF6" w:rsidRDefault="00490CF6" w:rsidP="00AB4057">
      <w:pPr>
        <w:spacing w:after="0" w:line="240" w:lineRule="auto"/>
        <w:ind w:firstLine="700"/>
        <w:jc w:val="center"/>
        <w:rPr>
          <w:b/>
        </w:rPr>
      </w:pPr>
    </w:p>
    <w:p w:rsidR="00490CF6" w:rsidRDefault="00490CF6" w:rsidP="002C61A4">
      <w:pPr>
        <w:ind w:firstLine="199"/>
        <w:jc w:val="center"/>
        <w:rPr>
          <w:sz w:val="20"/>
          <w:szCs w:val="20"/>
        </w:rPr>
      </w:pPr>
      <w:r w:rsidRPr="00775CDB">
        <w:rPr>
          <w:b/>
        </w:rPr>
        <w:t xml:space="preserve">Муниципальная программа </w:t>
      </w:r>
      <w:r w:rsidRPr="002C61A4">
        <w:rPr>
          <w:b/>
        </w:rPr>
        <w:t>«Программа развития библиотечного дела в Октябрьском муниципальном районе на 2014 – 2016 годы</w:t>
      </w:r>
      <w:r w:rsidRPr="00795EC7">
        <w:rPr>
          <w:b/>
        </w:rPr>
        <w:t>»</w:t>
      </w:r>
    </w:p>
    <w:p w:rsidR="00490CF6" w:rsidRDefault="00490CF6" w:rsidP="00C80168">
      <w:pPr>
        <w:spacing w:after="0"/>
        <w:ind w:firstLine="700"/>
        <w:jc w:val="both"/>
      </w:pPr>
      <w:r w:rsidRPr="000040B0">
        <w:t>Муниципальная программа «Программа развития библиотечного дела в Октябрьском муниципальном районе на 2014 – 2016 годы»</w:t>
      </w:r>
      <w:r>
        <w:t xml:space="preserve"> утверждена постановлением администрации Октябрьского муниципального района Костромской области от 31.10.2013 года №88-а.</w:t>
      </w:r>
    </w:p>
    <w:p w:rsidR="00490CF6" w:rsidRPr="000040B0" w:rsidRDefault="00490CF6" w:rsidP="00C80168">
      <w:pPr>
        <w:spacing w:after="0"/>
        <w:ind w:firstLine="700"/>
        <w:jc w:val="both"/>
        <w:rPr>
          <w:sz w:val="20"/>
          <w:szCs w:val="20"/>
        </w:rPr>
      </w:pPr>
      <w:r>
        <w:t>Координатор программы – отдел культуры, молодежи и спорта администрации Октябрьского муниципального района Костромской области.</w:t>
      </w:r>
    </w:p>
    <w:p w:rsidR="00490CF6" w:rsidRPr="00F11CA1" w:rsidRDefault="00490CF6" w:rsidP="00F11CA1">
      <w:pPr>
        <w:spacing w:after="0"/>
        <w:ind w:firstLine="700"/>
        <w:jc w:val="both"/>
      </w:pPr>
      <w:r w:rsidRPr="00F11CA1">
        <w:t>Цель программы – обеспечение реализации конституционных прав населения Октябрьского муниципального района на поиск и получение информации, образования, доступ к культурным ценностям через развитие библиотечного дела.</w:t>
      </w:r>
    </w:p>
    <w:p w:rsidR="00490CF6" w:rsidRDefault="00490CF6" w:rsidP="00C80168">
      <w:pPr>
        <w:spacing w:after="0"/>
        <w:ind w:firstLine="700"/>
        <w:jc w:val="both"/>
      </w:pPr>
      <w:r>
        <w:t>За 2014 год освоено 98,1 тыс. руб. (МБ)</w:t>
      </w:r>
    </w:p>
    <w:p w:rsidR="00490CF6" w:rsidRDefault="00490CF6" w:rsidP="00C80168">
      <w:pPr>
        <w:spacing w:after="0"/>
        <w:ind w:firstLine="700"/>
        <w:jc w:val="both"/>
      </w:pPr>
      <w:r>
        <w:t>За 2015 год освоено 69,4 тыс. руб. (МБ)</w:t>
      </w:r>
    </w:p>
    <w:p w:rsidR="00490CF6" w:rsidRDefault="00490CF6" w:rsidP="00C80168">
      <w:pPr>
        <w:spacing w:after="0"/>
        <w:ind w:firstLine="700"/>
        <w:jc w:val="both"/>
      </w:pPr>
      <w:r>
        <w:t>За 2016 год освоено 82,0 тыс. руб. (МБ)</w:t>
      </w:r>
    </w:p>
    <w:p w:rsidR="00490CF6" w:rsidRDefault="00490CF6" w:rsidP="00C80168">
      <w:pPr>
        <w:spacing w:after="0"/>
        <w:ind w:firstLine="700"/>
        <w:jc w:val="both"/>
      </w:pPr>
      <w:r w:rsidRPr="00E9475A">
        <w:t>Качественная характеристика программы –</w:t>
      </w:r>
      <w:r>
        <w:t xml:space="preserve"> удовлетворительная</w:t>
      </w:r>
      <w:r w:rsidRPr="001D1BDF">
        <w:t>.</w:t>
      </w:r>
    </w:p>
    <w:p w:rsidR="00490CF6" w:rsidRDefault="00490CF6" w:rsidP="00AB4057">
      <w:pPr>
        <w:spacing w:after="0" w:line="240" w:lineRule="auto"/>
        <w:ind w:firstLine="700"/>
        <w:jc w:val="center"/>
        <w:rPr>
          <w:b/>
        </w:rPr>
      </w:pPr>
    </w:p>
    <w:p w:rsidR="00490CF6" w:rsidRDefault="00490CF6" w:rsidP="00AB4057">
      <w:pPr>
        <w:spacing w:after="0" w:line="240" w:lineRule="auto"/>
        <w:ind w:firstLine="700"/>
        <w:jc w:val="center"/>
        <w:rPr>
          <w:b/>
        </w:rPr>
      </w:pPr>
      <w:r w:rsidRPr="00727519">
        <w:rPr>
          <w:b/>
        </w:rPr>
        <w:t>Муниципальная программа</w:t>
      </w:r>
      <w:r w:rsidRPr="00727519">
        <w:rPr>
          <w:b/>
          <w:sz w:val="20"/>
          <w:szCs w:val="20"/>
        </w:rPr>
        <w:t xml:space="preserve"> </w:t>
      </w:r>
      <w:r w:rsidRPr="00727519">
        <w:rPr>
          <w:b/>
        </w:rPr>
        <w:t>« Модернизация материально – технической базы учреждений культурно – досугового типа Октябрьского муниципального района на 2014 – 2017 гг.»</w:t>
      </w:r>
    </w:p>
    <w:p w:rsidR="00490CF6" w:rsidRPr="00727519" w:rsidRDefault="00490CF6" w:rsidP="00AB4057">
      <w:pPr>
        <w:spacing w:after="0" w:line="240" w:lineRule="auto"/>
        <w:ind w:firstLine="700"/>
        <w:jc w:val="center"/>
        <w:rPr>
          <w:b/>
        </w:rPr>
      </w:pPr>
    </w:p>
    <w:p w:rsidR="00490CF6" w:rsidRDefault="00490CF6" w:rsidP="002F72C4">
      <w:pPr>
        <w:spacing w:after="0"/>
        <w:ind w:firstLine="697"/>
        <w:jc w:val="both"/>
      </w:pPr>
      <w:r>
        <w:t>Муниципальная программа</w:t>
      </w:r>
      <w:r w:rsidRPr="00C536C6">
        <w:rPr>
          <w:sz w:val="20"/>
          <w:szCs w:val="20"/>
        </w:rPr>
        <w:t xml:space="preserve"> </w:t>
      </w:r>
      <w:r>
        <w:t>«</w:t>
      </w:r>
      <w:r w:rsidRPr="00EE7DC6">
        <w:t>Модернизация материально – технической базы учреждений культурно – досугового типа Октябрьского муниципального района на 2014 – 2017 гг.»</w:t>
      </w:r>
      <w:r>
        <w:t xml:space="preserve"> утверждена постановлением администрации Октябрьского муниципального района Костромской области от 28 мая 2013 года №54-а.</w:t>
      </w:r>
    </w:p>
    <w:p w:rsidR="00490CF6" w:rsidRDefault="00490CF6" w:rsidP="002F72C4">
      <w:pPr>
        <w:spacing w:after="0"/>
        <w:ind w:firstLine="697"/>
        <w:jc w:val="both"/>
      </w:pPr>
      <w:r>
        <w:t xml:space="preserve">Координатор программы - отдел культуры, молодежи и спорта администрации Октябрьского муниципального района Костромской области. </w:t>
      </w:r>
    </w:p>
    <w:p w:rsidR="00490CF6" w:rsidRDefault="00490CF6" w:rsidP="002F72C4">
      <w:pPr>
        <w:spacing w:after="0"/>
        <w:ind w:firstLine="697"/>
        <w:jc w:val="both"/>
      </w:pPr>
      <w:r>
        <w:t>Цель программы – укрепление материально – технической базы учреждений культурно – досугового типа отрасли «Культура» Октябрьского муниципального района Костромской области.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179"/>
        <w:gridCol w:w="1962"/>
        <w:gridCol w:w="2207"/>
        <w:gridCol w:w="2223"/>
      </w:tblGrid>
      <w:tr w:rsidR="00490CF6" w:rsidRPr="00F8025C" w:rsidTr="006D6301">
        <w:trPr>
          <w:jc w:val="center"/>
        </w:trPr>
        <w:tc>
          <w:tcPr>
            <w:tcW w:w="3179" w:type="dxa"/>
          </w:tcPr>
          <w:p w:rsidR="00490CF6" w:rsidRPr="00F8025C" w:rsidRDefault="00490CF6" w:rsidP="00A842E7">
            <w:pPr>
              <w:spacing w:after="0"/>
              <w:jc w:val="center"/>
            </w:pPr>
            <w:r w:rsidRPr="00F8025C">
              <w:t xml:space="preserve">Показатели </w:t>
            </w:r>
          </w:p>
        </w:tc>
        <w:tc>
          <w:tcPr>
            <w:tcW w:w="1962" w:type="dxa"/>
          </w:tcPr>
          <w:p w:rsidR="00490CF6" w:rsidRPr="00F8025C" w:rsidRDefault="00490CF6" w:rsidP="00A842E7">
            <w:pPr>
              <w:spacing w:after="0"/>
              <w:jc w:val="center"/>
            </w:pPr>
            <w:r w:rsidRPr="00F8025C">
              <w:t>2014 год</w:t>
            </w:r>
          </w:p>
        </w:tc>
        <w:tc>
          <w:tcPr>
            <w:tcW w:w="2207" w:type="dxa"/>
          </w:tcPr>
          <w:p w:rsidR="00490CF6" w:rsidRPr="00F8025C" w:rsidRDefault="00490CF6" w:rsidP="00A842E7">
            <w:pPr>
              <w:spacing w:after="0"/>
              <w:jc w:val="center"/>
            </w:pPr>
            <w:r w:rsidRPr="00F8025C">
              <w:t>2015 год</w:t>
            </w:r>
          </w:p>
        </w:tc>
        <w:tc>
          <w:tcPr>
            <w:tcW w:w="2223" w:type="dxa"/>
          </w:tcPr>
          <w:p w:rsidR="00490CF6" w:rsidRPr="00F8025C" w:rsidRDefault="00490CF6" w:rsidP="00A842E7">
            <w:pPr>
              <w:spacing w:after="0"/>
              <w:jc w:val="center"/>
            </w:pPr>
            <w:r w:rsidRPr="00F8025C">
              <w:t>201</w:t>
            </w:r>
            <w:r>
              <w:t>6</w:t>
            </w:r>
            <w:r w:rsidRPr="00F8025C">
              <w:t xml:space="preserve"> год</w:t>
            </w:r>
          </w:p>
        </w:tc>
      </w:tr>
      <w:tr w:rsidR="00490CF6" w:rsidRPr="00F8025C" w:rsidTr="006D6301">
        <w:trPr>
          <w:jc w:val="center"/>
        </w:trPr>
        <w:tc>
          <w:tcPr>
            <w:tcW w:w="3179" w:type="dxa"/>
          </w:tcPr>
          <w:p w:rsidR="00490CF6" w:rsidRPr="00F8025C" w:rsidRDefault="00490CF6" w:rsidP="00A842E7">
            <w:pPr>
              <w:spacing w:after="0"/>
              <w:jc w:val="center"/>
            </w:pPr>
            <w:r w:rsidRPr="00F8025C">
              <w:t>Количество культурно – досуговых учреждений, находящихся в областной и муниципальной собственности, состояние материаль</w:t>
            </w:r>
            <w:r>
              <w:t>но</w:t>
            </w:r>
            <w:r w:rsidRPr="00F8025C">
              <w:t xml:space="preserve"> – технической базы которых является удовлетворительным</w:t>
            </w:r>
          </w:p>
        </w:tc>
        <w:tc>
          <w:tcPr>
            <w:tcW w:w="1962" w:type="dxa"/>
          </w:tcPr>
          <w:p w:rsidR="00490CF6" w:rsidRDefault="00490CF6" w:rsidP="00204A7E">
            <w:pPr>
              <w:jc w:val="center"/>
            </w:pPr>
            <w:r>
              <w:t>9</w:t>
            </w:r>
          </w:p>
        </w:tc>
        <w:tc>
          <w:tcPr>
            <w:tcW w:w="2207" w:type="dxa"/>
          </w:tcPr>
          <w:p w:rsidR="00490CF6" w:rsidRDefault="00490CF6" w:rsidP="00204A7E">
            <w:pPr>
              <w:jc w:val="center"/>
            </w:pPr>
            <w:r>
              <w:t>9</w:t>
            </w:r>
          </w:p>
        </w:tc>
        <w:tc>
          <w:tcPr>
            <w:tcW w:w="2223" w:type="dxa"/>
          </w:tcPr>
          <w:p w:rsidR="00490CF6" w:rsidRDefault="00490CF6" w:rsidP="00204A7E">
            <w:pPr>
              <w:jc w:val="center"/>
            </w:pPr>
            <w:r>
              <w:t>9</w:t>
            </w:r>
          </w:p>
        </w:tc>
      </w:tr>
      <w:tr w:rsidR="00490CF6" w:rsidRPr="00F8025C" w:rsidTr="006D6301">
        <w:trPr>
          <w:jc w:val="center"/>
        </w:trPr>
        <w:tc>
          <w:tcPr>
            <w:tcW w:w="3179" w:type="dxa"/>
          </w:tcPr>
          <w:p w:rsidR="00490CF6" w:rsidRPr="00F8025C" w:rsidRDefault="00490CF6" w:rsidP="00A842E7">
            <w:pPr>
              <w:spacing w:after="0"/>
              <w:jc w:val="center"/>
            </w:pPr>
            <w:r>
              <w:t>Количество посещений культурно – досуговых мероприятий, проводимых муниципальными учреждениями культуры</w:t>
            </w:r>
          </w:p>
        </w:tc>
        <w:tc>
          <w:tcPr>
            <w:tcW w:w="1962" w:type="dxa"/>
          </w:tcPr>
          <w:p w:rsidR="00490CF6" w:rsidRDefault="00490CF6" w:rsidP="00204A7E">
            <w:pPr>
              <w:jc w:val="center"/>
            </w:pPr>
            <w:r>
              <w:t>56092</w:t>
            </w:r>
          </w:p>
        </w:tc>
        <w:tc>
          <w:tcPr>
            <w:tcW w:w="2207" w:type="dxa"/>
          </w:tcPr>
          <w:p w:rsidR="00490CF6" w:rsidRDefault="00490CF6" w:rsidP="00204A7E">
            <w:pPr>
              <w:jc w:val="center"/>
            </w:pPr>
            <w:r>
              <w:t>59904</w:t>
            </w:r>
          </w:p>
        </w:tc>
        <w:tc>
          <w:tcPr>
            <w:tcW w:w="2223" w:type="dxa"/>
          </w:tcPr>
          <w:p w:rsidR="00490CF6" w:rsidRPr="00EB3489" w:rsidRDefault="00490CF6" w:rsidP="00204A7E">
            <w:pPr>
              <w:jc w:val="center"/>
            </w:pPr>
            <w:r>
              <w:t>64099</w:t>
            </w:r>
          </w:p>
        </w:tc>
      </w:tr>
    </w:tbl>
    <w:p w:rsidR="00490CF6" w:rsidRDefault="00490CF6" w:rsidP="002F72C4">
      <w:pPr>
        <w:spacing w:after="0"/>
        <w:ind w:firstLine="697"/>
        <w:jc w:val="both"/>
        <w:rPr>
          <w:sz w:val="20"/>
          <w:szCs w:val="20"/>
        </w:rPr>
      </w:pPr>
    </w:p>
    <w:p w:rsidR="00490CF6" w:rsidRPr="006D6301" w:rsidRDefault="00490CF6" w:rsidP="002F72C4">
      <w:pPr>
        <w:spacing w:after="0"/>
        <w:ind w:firstLine="697"/>
        <w:jc w:val="both"/>
      </w:pPr>
      <w:r w:rsidRPr="006D6301">
        <w:t xml:space="preserve">За 2016 год освоено </w:t>
      </w:r>
      <w:r>
        <w:t>667 тыс. руб. (</w:t>
      </w:r>
      <w:r w:rsidRPr="006D6301">
        <w:t xml:space="preserve">200 тыс. руб. </w:t>
      </w:r>
      <w:r>
        <w:t>из местного</w:t>
      </w:r>
      <w:r w:rsidRPr="006D6301">
        <w:t xml:space="preserve"> бюджет</w:t>
      </w:r>
      <w:r>
        <w:t>а</w:t>
      </w:r>
      <w:r w:rsidRPr="006D6301">
        <w:t xml:space="preserve"> и 467 тыс. руб.</w:t>
      </w:r>
      <w:r>
        <w:t xml:space="preserve"> из федерального</w:t>
      </w:r>
      <w:r w:rsidRPr="006D6301">
        <w:t xml:space="preserve"> бюджет</w:t>
      </w:r>
      <w:r>
        <w:t>а</w:t>
      </w:r>
      <w:r w:rsidRPr="006D6301">
        <w:t>)</w:t>
      </w:r>
    </w:p>
    <w:p w:rsidR="00490CF6" w:rsidRDefault="00490CF6" w:rsidP="00DF224B">
      <w:pPr>
        <w:spacing w:after="0"/>
        <w:ind w:firstLine="700"/>
        <w:jc w:val="both"/>
      </w:pPr>
      <w:r w:rsidRPr="00E9475A">
        <w:t>Качественная характеристика программы –</w:t>
      </w:r>
      <w:r>
        <w:t>хорошая</w:t>
      </w:r>
      <w:r w:rsidRPr="001D1BDF">
        <w:t>.</w:t>
      </w:r>
    </w:p>
    <w:p w:rsidR="00490CF6" w:rsidRDefault="00490CF6" w:rsidP="002F72C4">
      <w:pPr>
        <w:spacing w:after="0"/>
        <w:ind w:firstLine="697"/>
        <w:jc w:val="both"/>
        <w:rPr>
          <w:sz w:val="20"/>
          <w:szCs w:val="20"/>
        </w:rPr>
      </w:pPr>
    </w:p>
    <w:p w:rsidR="00490CF6" w:rsidRDefault="00490CF6" w:rsidP="00714506">
      <w:pPr>
        <w:spacing w:after="0"/>
        <w:ind w:firstLine="709"/>
        <w:jc w:val="both"/>
        <w:rPr>
          <w:b/>
        </w:rPr>
      </w:pPr>
      <w:r>
        <w:rPr>
          <w:b/>
        </w:rPr>
        <w:t>«Развитие субъектов малого и среднего предпринимательства в Октябрьском муниципальном районе Костромской области на 2015 – 2019 годы»</w:t>
      </w:r>
    </w:p>
    <w:p w:rsidR="00490CF6" w:rsidRDefault="00490CF6" w:rsidP="00714506">
      <w:pPr>
        <w:spacing w:after="0"/>
        <w:ind w:firstLine="709"/>
        <w:jc w:val="both"/>
      </w:pPr>
      <w:r>
        <w:t>Целью данной программы является – создание комплекса условий для эффективного развития субъектов малого и среднего предпринимательства. Заказчик – Администрация Октябрьского муниципального района, координатор – отдел по экономике и имущественным отношениям администрации Октябрьского муниципального района.</w:t>
      </w:r>
    </w:p>
    <w:p w:rsidR="00490CF6" w:rsidRDefault="00490CF6" w:rsidP="00714506">
      <w:pPr>
        <w:spacing w:after="0"/>
        <w:ind w:firstLine="709"/>
        <w:jc w:val="both"/>
      </w:pPr>
      <w:r>
        <w:t>В ходе реализации программы была проведена следующая работа:</w:t>
      </w:r>
    </w:p>
    <w:p w:rsidR="00490CF6" w:rsidRDefault="00490CF6" w:rsidP="00714506">
      <w:pPr>
        <w:spacing w:after="0"/>
        <w:ind w:firstLine="709"/>
        <w:jc w:val="both"/>
      </w:pPr>
      <w:r>
        <w:t xml:space="preserve">1.Совершенствование нормативно – правовой базы, регулирующей деятельность субъектов малого и среднего предпринимательства в Октябрьском муниципальном районе: </w:t>
      </w:r>
      <w:r w:rsidRPr="002D41F1">
        <w:t>Постановление администрации Костромской области от 14.08.2015 г. №284-а «</w:t>
      </w:r>
      <w:r>
        <w:t>О предоставлении субсидий на поддержку субъектов малого и среднего предпринимательства в 2015 году</w:t>
      </w:r>
      <w:r w:rsidRPr="003D56DC">
        <w:t>», Постановление администрации Костромской области от 14.08.2015 г. №285-а «О порядке предоставления субсидий на возмещение части процентной ставки по кредитам субъектов малого и среднего предпринимательства в 2015 году»,</w:t>
      </w:r>
      <w:r>
        <w:t xml:space="preserve"> Конкурс по отбору субъектов малого и среднего предпринимательства для предоставления субсидий на возмещение части затрат, связанных с уплатой лизинговых платежей по договорам финансовой аренды (лизинга).</w:t>
      </w:r>
    </w:p>
    <w:p w:rsidR="00490CF6" w:rsidRDefault="00490CF6" w:rsidP="00714506">
      <w:pPr>
        <w:spacing w:after="0"/>
        <w:ind w:firstLine="709"/>
        <w:jc w:val="both"/>
      </w:pPr>
      <w:r>
        <w:t>2.Формирование и осуществление политики в области развития малого и среднего предпринимательства: информирование субъектов малого и среднего предпринимательства о межрегиональных выставках и ярмарках, о проведении конкурсов, а также участие данных субъектов в губернаторском конкурсе «Предприниматель года».</w:t>
      </w:r>
    </w:p>
    <w:p w:rsidR="00490CF6" w:rsidRDefault="00490CF6" w:rsidP="00714506">
      <w:pPr>
        <w:spacing w:after="0"/>
        <w:ind w:firstLine="709"/>
        <w:jc w:val="both"/>
      </w:pPr>
      <w:r>
        <w:t>3.Финансовая поддержка, стимулирование инвестиционной активности субъектов малого и среднего предпринимательства: содействие в организации участия субъектов малого и среднего предпринимательства в конкурсах, проводимых департаментом экономического развития, промышленности и торговли, в рамках реализации механизмов финансово – кредитной поддержки; принято Решение Собрания депутатов Октябрьского муниципального района Костромской области от 27.08.15 г. №259 «</w:t>
      </w:r>
      <w:r w:rsidRPr="00735231">
        <w:t>О внесении изменений в решение Собрания депутатов Октябрьского муниципального района от 17 октября 2012 года №114 «Об утверждении правил определения значения корректирующего коэффициента базовой доходности К2 для исчисления единого налога на вмененный доход для отдельных видов деятельности на территории Октябрьского муниципального района Костромской области</w:t>
      </w:r>
      <w:r>
        <w:t>».</w:t>
      </w:r>
    </w:p>
    <w:p w:rsidR="00490CF6" w:rsidRDefault="00490CF6" w:rsidP="00714506">
      <w:pPr>
        <w:spacing w:after="0"/>
        <w:ind w:firstLine="709"/>
        <w:jc w:val="both"/>
      </w:pPr>
      <w:r>
        <w:t>4.Регулярно производится подготовка и организация выпуска информационных материалов в средствах массовой информации и на сайте администрации, проводится информационная поддержка по участию предпринимателей в выставочно – ярмарочной деятельности.</w:t>
      </w:r>
    </w:p>
    <w:p w:rsidR="00490CF6" w:rsidRPr="00F73452" w:rsidRDefault="00490CF6" w:rsidP="00714506">
      <w:pPr>
        <w:spacing w:after="0"/>
        <w:ind w:firstLine="709"/>
        <w:jc w:val="both"/>
      </w:pPr>
      <w:r w:rsidRPr="00F73452">
        <w:t>За 2015 год освоено 49,7 тыс. руб.</w:t>
      </w:r>
    </w:p>
    <w:p w:rsidR="00490CF6" w:rsidRDefault="00490CF6" w:rsidP="00714506">
      <w:pPr>
        <w:spacing w:after="0"/>
        <w:ind w:firstLine="709"/>
        <w:jc w:val="both"/>
      </w:pPr>
      <w:r>
        <w:t>Качественная характеристика программы – удовлетворительная.</w:t>
      </w:r>
    </w:p>
    <w:p w:rsidR="00490CF6" w:rsidRDefault="00490CF6" w:rsidP="00714506">
      <w:pPr>
        <w:spacing w:after="0"/>
        <w:ind w:firstLine="709"/>
        <w:jc w:val="both"/>
      </w:pPr>
    </w:p>
    <w:p w:rsidR="00490CF6" w:rsidRDefault="00490CF6" w:rsidP="00496A38">
      <w:pPr>
        <w:ind w:firstLine="199"/>
        <w:jc w:val="center"/>
        <w:rPr>
          <w:b/>
        </w:rPr>
      </w:pPr>
      <w:r w:rsidRPr="00775CDB">
        <w:rPr>
          <w:b/>
        </w:rPr>
        <w:t xml:space="preserve">Муниципальная программа </w:t>
      </w:r>
      <w:r w:rsidRPr="008A2CFA">
        <w:rPr>
          <w:b/>
        </w:rPr>
        <w:t>«</w:t>
      </w:r>
      <w:r>
        <w:rPr>
          <w:b/>
        </w:rPr>
        <w:t>Развитие физической культуры и спорта в октябрьском муниципальном районе на 2016</w:t>
      </w:r>
      <w:r w:rsidRPr="008A2CFA">
        <w:rPr>
          <w:b/>
        </w:rPr>
        <w:t xml:space="preserve"> – 201</w:t>
      </w:r>
      <w:r>
        <w:rPr>
          <w:b/>
        </w:rPr>
        <w:t>8</w:t>
      </w:r>
      <w:r w:rsidRPr="008A2CFA">
        <w:rPr>
          <w:b/>
        </w:rPr>
        <w:t xml:space="preserve"> годы»</w:t>
      </w:r>
    </w:p>
    <w:p w:rsidR="00490CF6" w:rsidRDefault="00490CF6" w:rsidP="00496A38">
      <w:pPr>
        <w:spacing w:after="0"/>
        <w:ind w:firstLine="697"/>
        <w:jc w:val="both"/>
      </w:pPr>
      <w:r>
        <w:t>Муниципальная программа</w:t>
      </w:r>
      <w:r w:rsidRPr="00C536C6">
        <w:rPr>
          <w:sz w:val="20"/>
          <w:szCs w:val="20"/>
        </w:rPr>
        <w:t xml:space="preserve"> </w:t>
      </w:r>
      <w:r>
        <w:t>«</w:t>
      </w:r>
      <w:r w:rsidRPr="00496A38">
        <w:t>Развитие физической культуры и спорта в октябрьском муниципальном районе на 2016 – 2018 годы</w:t>
      </w:r>
      <w:r w:rsidRPr="00EE7DC6">
        <w:t>.»</w:t>
      </w:r>
      <w:r>
        <w:t xml:space="preserve"> утверждена постановлением администрации Октябрьского муниципального района Костромской области от 20 октября 2015 года №59-а.</w:t>
      </w:r>
    </w:p>
    <w:p w:rsidR="00490CF6" w:rsidRDefault="00490CF6" w:rsidP="00496A38">
      <w:pPr>
        <w:spacing w:after="0"/>
        <w:ind w:firstLine="697"/>
        <w:jc w:val="both"/>
      </w:pPr>
      <w:r>
        <w:t xml:space="preserve">Координатор программы - отдел культуры, молодежи и спорта администрации Октябрьского муниципального района Костромской области. </w:t>
      </w:r>
    </w:p>
    <w:p w:rsidR="00490CF6" w:rsidRDefault="00490CF6" w:rsidP="00496A38">
      <w:pPr>
        <w:spacing w:after="0"/>
        <w:ind w:firstLine="709"/>
        <w:jc w:val="both"/>
      </w:pPr>
      <w:r>
        <w:t>Цель программы – развитие физической культуры и массового спорта, создание условий для систематических занятий физической культурой и массовым спортом и ведения здорового образа жизни населением октябрьского муниципального района, создание системы подготовки спортсменов и спортивного резерва сборных команд.</w:t>
      </w:r>
    </w:p>
    <w:p w:rsidR="00490CF6" w:rsidRDefault="00490CF6" w:rsidP="00496A38">
      <w:pPr>
        <w:spacing w:after="0"/>
        <w:ind w:firstLine="709"/>
        <w:jc w:val="both"/>
      </w:pPr>
      <w:r>
        <w:t>Численность занимающихся физической культурой составила 17,5%.</w:t>
      </w:r>
    </w:p>
    <w:p w:rsidR="00490CF6" w:rsidRDefault="00490CF6" w:rsidP="00714506">
      <w:pPr>
        <w:spacing w:after="0"/>
        <w:ind w:firstLine="709"/>
        <w:jc w:val="both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-70pt;margin-top:17.8pt;width:21pt;height:9pt;z-index:-251658240;visibility:visible;mso-wrap-distance-left:5pt;mso-wrap-distance-top:189.95pt;mso-wrap-distance-right:6.95pt;mso-wrap-distance-bottom:220.4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" filled="f" stroked="f">
            <v:textbox style="mso-next-textbox:#Text Box 3" inset="0,0,0,0">
              <w:txbxContent>
                <w:p w:rsidR="00490CF6" w:rsidRPr="00686964" w:rsidRDefault="00490CF6" w:rsidP="00686964"/>
              </w:txbxContent>
            </v:textbox>
            <w10:wrap type="square" side="right" anchorx="margin"/>
          </v:shape>
        </w:pict>
      </w:r>
      <w:r>
        <w:t>За 2016 год освоено 560,9 тыс. руб.</w:t>
      </w:r>
    </w:p>
    <w:p w:rsidR="00490CF6" w:rsidRPr="00C61661" w:rsidRDefault="00490CF6" w:rsidP="00686964">
      <w:pPr>
        <w:pStyle w:val="21"/>
        <w:shd w:val="clear" w:color="auto" w:fill="auto"/>
        <w:tabs>
          <w:tab w:val="left" w:pos="533"/>
        </w:tabs>
        <w:jc w:val="both"/>
      </w:pPr>
      <w:r>
        <w:t xml:space="preserve">          Качественная характеристика программы - хорошая</w:t>
      </w:r>
    </w:p>
    <w:p w:rsidR="00490CF6" w:rsidRPr="00686964" w:rsidRDefault="00490CF6" w:rsidP="00686964">
      <w:pPr>
        <w:spacing w:after="0"/>
        <w:jc w:val="both"/>
      </w:pPr>
    </w:p>
    <w:p w:rsidR="00490CF6" w:rsidRDefault="00490CF6" w:rsidP="009377AC">
      <w:pPr>
        <w:spacing w:after="0"/>
        <w:jc w:val="center"/>
        <w:rPr>
          <w:b/>
        </w:rPr>
      </w:pPr>
      <w:r>
        <w:rPr>
          <w:b/>
        </w:rPr>
        <w:t>Муниципальная программа «Профилактика правонарушений в Октябрьском муниципальном районе Костромской области на 2016 – 2018 годы»</w:t>
      </w:r>
    </w:p>
    <w:p w:rsidR="00490CF6" w:rsidRPr="009377AC" w:rsidRDefault="00490CF6" w:rsidP="00DF3A97">
      <w:pPr>
        <w:spacing w:after="0"/>
        <w:jc w:val="both"/>
      </w:pPr>
      <w:r>
        <w:t xml:space="preserve">       </w:t>
      </w:r>
      <w:r w:rsidRPr="009377AC">
        <w:t>Муниципальная программа</w:t>
      </w:r>
      <w:r>
        <w:t xml:space="preserve"> « Профилактика правонарушений в Октябрьском муниципальном районе Костромской области на 2016-2018 годы» утверждена постановлением администрации Октябрьского муниципального района Костромской области от 05 февраля 2016г. №10-а.</w:t>
      </w:r>
    </w:p>
    <w:p w:rsidR="00490CF6" w:rsidRDefault="00490CF6" w:rsidP="009377AC">
      <w:pPr>
        <w:spacing w:after="0"/>
        <w:jc w:val="both"/>
      </w:pPr>
      <w:r>
        <w:t xml:space="preserve">       Целью данной программы является – укрепление на территории района законности, правопорядка, защита прав и свобод граждан, усиление контроля над криминогенной ситуацией.  Заказчик – Администрация Октябрьского муниципального района. Координатор – заместитель главы Октябрьского муниципального района Костромской области Кузнецов С.А.</w:t>
      </w:r>
    </w:p>
    <w:p w:rsidR="00490CF6" w:rsidRDefault="00490CF6" w:rsidP="009377AC">
      <w:pPr>
        <w:spacing w:after="0" w:line="240" w:lineRule="auto"/>
        <w:ind w:firstLine="709"/>
        <w:jc w:val="both"/>
      </w:pPr>
      <w:r>
        <w:t>За 2016 год были выделены денежные средства в размере 10,9 тыс. руб. (местный бюджет).</w:t>
      </w:r>
    </w:p>
    <w:p w:rsidR="00490CF6" w:rsidRDefault="00490CF6" w:rsidP="009377AC">
      <w:pPr>
        <w:spacing w:after="0" w:line="240" w:lineRule="auto"/>
        <w:ind w:firstLine="709"/>
        <w:jc w:val="both"/>
      </w:pPr>
      <w:r>
        <w:t>Занятия с руководством и специалистами учреждений культуры, образования, здравоохранения по предотвращению чрезвычайных ситуаций при проведении массовых мероприятий проводятся руководителями организаций на подведомственных объектах с работающим персоналом. На совещаниях руководителей организаций и учреждений практикуется проведение инструктажей по алгоритму действий на случай террористической угрозы.</w:t>
      </w:r>
    </w:p>
    <w:p w:rsidR="00490CF6" w:rsidRDefault="00490CF6" w:rsidP="009377AC">
      <w:pPr>
        <w:spacing w:after="0" w:line="240" w:lineRule="auto"/>
        <w:ind w:firstLine="709"/>
        <w:jc w:val="both"/>
      </w:pPr>
      <w:r>
        <w:t>За 2016 год преступлений экстремисткой направленности и террористических проявлений допущено не было. С целью профилактики терроризма и экстремизма осуществляются регулярные проверки объектов особой важности, повышенной опасности, учреждений образования и здравоохранения, а также других объектов, на которых проводятся массовые мероприятия. Вопросы профилактики экстремизма, воспитания толерантности, террористической защищенности рассмотрены на АТК муниципального района.</w:t>
      </w:r>
    </w:p>
    <w:p w:rsidR="00490CF6" w:rsidRDefault="00490CF6" w:rsidP="009377AC">
      <w:pPr>
        <w:spacing w:after="0" w:line="240" w:lineRule="auto"/>
        <w:ind w:firstLine="709"/>
        <w:jc w:val="both"/>
      </w:pPr>
      <w:r>
        <w:t>Ежеквартально с составлением акта антитеррористической защищенности, осуществляется проверка автостанции и автотранспортного предприятия. За период 2016 года преступлений на транспорте не зарегистрировано.</w:t>
      </w:r>
    </w:p>
    <w:p w:rsidR="00490CF6" w:rsidRDefault="00490CF6" w:rsidP="009377AC">
      <w:pPr>
        <w:spacing w:after="0" w:line="240" w:lineRule="auto"/>
        <w:ind w:firstLine="709"/>
        <w:jc w:val="both"/>
      </w:pPr>
      <w:r>
        <w:t>Вопросы социальной реабилитации граждан, освобождающихся из мест лишения свободы рассмотрены на межведомственной комиссии по профилактике правонарушений и борьбе с преступностью. Поступающая из ИК информация, об освобождающихся, доводится до глав сельских поселений, ОГКУ Октябрьский КЦСОН, отдела социальной защиты населения. Вопрос профилактики безнадзорности и правонарушений среди несовершеннолетних, совершенствование взаимодействия органов и учреждений профилактики рассматривался на коллегии при главе муниципального района, на каждом заседании муниципальной КДН и ЗП, организовано постоянное взаимодействие органов и учреждений системы профилактики, в районной газете «Колос» систематически публикуются материалы профилактической направленности, ориентирующие на здоровый образ жизни.</w:t>
      </w:r>
    </w:p>
    <w:p w:rsidR="00490CF6" w:rsidRDefault="00490CF6" w:rsidP="009377AC">
      <w:pPr>
        <w:spacing w:after="0" w:line="240" w:lineRule="auto"/>
        <w:ind w:firstLine="709"/>
        <w:jc w:val="both"/>
      </w:pPr>
      <w:r>
        <w:t>Информация о лицах (взрослом населении), представляющих общественную опасность для окружающих, обратившихся в ОГБУЗ Боговаровская РБ, предоставляется в ПП №6 МО МВД России «Вохомский», о детях и подростках до 18 лет сообщается в инспекцию по делам несовершеннолетних, КДНиЗП и территориальный отдел социальной защиты населения, опеки и попечительства.</w:t>
      </w:r>
    </w:p>
    <w:p w:rsidR="00490CF6" w:rsidRDefault="00490CF6" w:rsidP="009377AC">
      <w:pPr>
        <w:spacing w:after="0"/>
        <w:jc w:val="both"/>
      </w:pPr>
      <w:r>
        <w:t>Качественная характеристика программы – хорошая.</w:t>
      </w:r>
    </w:p>
    <w:p w:rsidR="00490CF6" w:rsidRDefault="00490CF6" w:rsidP="00714506">
      <w:pPr>
        <w:spacing w:after="0"/>
        <w:ind w:firstLine="709"/>
        <w:jc w:val="both"/>
      </w:pPr>
    </w:p>
    <w:p w:rsidR="00490CF6" w:rsidRDefault="00490CF6" w:rsidP="00714506">
      <w:pPr>
        <w:spacing w:after="0"/>
        <w:ind w:firstLine="709"/>
        <w:jc w:val="both"/>
      </w:pPr>
    </w:p>
    <w:p w:rsidR="00490CF6" w:rsidRDefault="00490CF6" w:rsidP="002F72C4">
      <w:pPr>
        <w:spacing w:after="0"/>
        <w:ind w:firstLine="697"/>
        <w:jc w:val="both"/>
        <w:rPr>
          <w:sz w:val="20"/>
          <w:szCs w:val="20"/>
        </w:rPr>
      </w:pPr>
    </w:p>
    <w:p w:rsidR="00490CF6" w:rsidRDefault="00490CF6" w:rsidP="00496A38">
      <w:pPr>
        <w:ind w:firstLine="199"/>
        <w:jc w:val="center"/>
        <w:rPr>
          <w:sz w:val="20"/>
          <w:szCs w:val="20"/>
        </w:rPr>
      </w:pPr>
      <w:r w:rsidRPr="00775CDB">
        <w:rPr>
          <w:b/>
        </w:rPr>
        <w:t xml:space="preserve">Муниципальная программа </w:t>
      </w:r>
      <w:r w:rsidRPr="00795EC7">
        <w:rPr>
          <w:b/>
        </w:rPr>
        <w:t>«Устойчивое развитие сельских территорий Октябрьского муниципального района Костромской области на 2014 – 2017 годы и на период до 2020 года»</w:t>
      </w:r>
    </w:p>
    <w:p w:rsidR="00490CF6" w:rsidRDefault="00490CF6" w:rsidP="00496A38">
      <w:pPr>
        <w:spacing w:after="0"/>
        <w:ind w:firstLine="697"/>
        <w:jc w:val="both"/>
      </w:pPr>
      <w:r w:rsidRPr="007D2822">
        <w:t>Муниципальная программа «Устойчивое развитие сельских территорий Октябрьского муниципального района Костромской области на 2014 – 2017 годы и на период до 2020 года»</w:t>
      </w:r>
      <w:r>
        <w:t xml:space="preserve"> утверждена постановлением администрации Октябрьского муниципального района Костромской области от 30.12.2013 года №105-а.</w:t>
      </w:r>
    </w:p>
    <w:p w:rsidR="00490CF6" w:rsidRDefault="00490CF6" w:rsidP="00496A38">
      <w:pPr>
        <w:spacing w:after="0"/>
        <w:ind w:firstLine="697"/>
        <w:jc w:val="both"/>
      </w:pPr>
      <w:r>
        <w:t xml:space="preserve">Координатор данной программы – отдел архитектуры и градостроительства администрации Октябрьского муниципального района Костромской области. </w:t>
      </w:r>
    </w:p>
    <w:p w:rsidR="00490CF6" w:rsidRDefault="00490CF6" w:rsidP="00496A38">
      <w:pPr>
        <w:spacing w:after="0"/>
        <w:ind w:firstLine="697"/>
        <w:jc w:val="both"/>
      </w:pPr>
      <w:r>
        <w:t>Целями данной программы являются:</w:t>
      </w:r>
    </w:p>
    <w:p w:rsidR="00490CF6" w:rsidRDefault="00490CF6" w:rsidP="00496A38">
      <w:pPr>
        <w:spacing w:after="0"/>
        <w:ind w:firstLine="697"/>
        <w:jc w:val="both"/>
      </w:pPr>
      <w:r>
        <w:t>1. повышение уровня и качества жизни сельского населения на основе повышения уровня развития социальной инфраструктуры и инженерного обустройства населенных пунктов, расположенных в сельской местности;</w:t>
      </w:r>
    </w:p>
    <w:p w:rsidR="00490CF6" w:rsidRDefault="00490CF6" w:rsidP="00496A38">
      <w:pPr>
        <w:spacing w:after="0"/>
        <w:ind w:firstLine="697"/>
        <w:jc w:val="both"/>
      </w:pPr>
      <w:r>
        <w:t>2. создание условий для улучшения социально – демографической ситуации в сельской местности;</w:t>
      </w:r>
    </w:p>
    <w:p w:rsidR="00490CF6" w:rsidRDefault="00490CF6" w:rsidP="005F2372">
      <w:pPr>
        <w:spacing w:after="0"/>
        <w:ind w:firstLine="697"/>
        <w:jc w:val="both"/>
      </w:pPr>
      <w:r>
        <w:t>3. повышение престижности проживания в сельской местности.</w:t>
      </w:r>
    </w:p>
    <w:p w:rsidR="00490CF6" w:rsidRDefault="00490CF6" w:rsidP="00496A38">
      <w:pPr>
        <w:spacing w:after="0"/>
        <w:ind w:firstLine="697"/>
        <w:jc w:val="both"/>
      </w:pPr>
      <w:r>
        <w:t>В рамках программы п</w:t>
      </w:r>
      <w:r w:rsidRPr="00795EC7">
        <w:t>роведены мероприятия по улучшению жилищных условий граждан, п</w:t>
      </w:r>
      <w:r>
        <w:t>роживающих в сельской местности, так введено в действие жилых домов – 104,2 кв.м, участвовала 1 семья в 2015г.</w:t>
      </w:r>
      <w:r w:rsidRPr="00795EC7">
        <w:t>;</w:t>
      </w:r>
    </w:p>
    <w:p w:rsidR="00490CF6" w:rsidRPr="008E0AF4" w:rsidRDefault="00490CF6" w:rsidP="008E0AF4">
      <w:pPr>
        <w:spacing w:after="0" w:line="240" w:lineRule="auto"/>
        <w:ind w:firstLine="700"/>
        <w:jc w:val="both"/>
      </w:pPr>
      <w:r>
        <w:t>В 2016г. была выделена субсидия на строительство молодой семьи в сельской местности в размере – 879,7 тыс.руб. (ФБ-244,7 тыс. руб., ОБ-509,3 тыс. руб., МБ-125,7 тыс. руб.).</w:t>
      </w:r>
    </w:p>
    <w:p w:rsidR="00490CF6" w:rsidRDefault="00490CF6" w:rsidP="00496A38">
      <w:pPr>
        <w:spacing w:after="0" w:line="240" w:lineRule="auto"/>
        <w:ind w:firstLine="700"/>
        <w:jc w:val="both"/>
      </w:pPr>
      <w:r w:rsidRPr="00795EC7">
        <w:t>Развитие водоснабжения в сельской местности (с.Луптюг и с.Боговарово)</w:t>
      </w:r>
    </w:p>
    <w:p w:rsidR="00490CF6" w:rsidRPr="00795EC7" w:rsidRDefault="00490CF6" w:rsidP="00496A38">
      <w:pPr>
        <w:spacing w:after="0" w:line="240" w:lineRule="auto"/>
        <w:ind w:firstLine="700"/>
        <w:jc w:val="both"/>
      </w:pPr>
      <w:r>
        <w:t xml:space="preserve">Кроме того в рамках программы был произведен ремонт подъезда к деревне Даровая- </w:t>
      </w:r>
      <w:smartTag w:uri="urn:schemas-microsoft-com:office:smarttags" w:element="metricconverter">
        <w:smartTagPr>
          <w:attr w:name="ProductID" w:val="1,456 км"/>
        </w:smartTagPr>
        <w:r>
          <w:t>1,456 км</w:t>
        </w:r>
      </w:smartTag>
      <w:r>
        <w:t xml:space="preserve"> в 2016г.</w:t>
      </w:r>
    </w:p>
    <w:p w:rsidR="00490CF6" w:rsidRDefault="00490CF6" w:rsidP="00496A38">
      <w:pPr>
        <w:spacing w:after="0" w:line="240" w:lineRule="auto"/>
        <w:ind w:firstLine="700"/>
        <w:jc w:val="both"/>
      </w:pPr>
      <w:r>
        <w:t>За 2014 год освоено 2146,2 тыс. руб. (130 – МБ, 905,3 - ОБ)</w:t>
      </w:r>
    </w:p>
    <w:p w:rsidR="00490CF6" w:rsidRDefault="00490CF6" w:rsidP="00496A38">
      <w:pPr>
        <w:spacing w:after="0" w:line="240" w:lineRule="auto"/>
        <w:ind w:firstLine="700"/>
        <w:jc w:val="both"/>
      </w:pPr>
      <w:r>
        <w:t xml:space="preserve">В 2015 году произведена реконструкция водоснабжения в селе Боговарово – </w:t>
      </w:r>
      <w:smartTag w:uri="urn:schemas-microsoft-com:office:smarttags" w:element="metricconverter">
        <w:smartTagPr>
          <w:attr w:name="ProductID" w:val="12,031 км"/>
        </w:smartTagPr>
        <w:r>
          <w:t>12,031 км</w:t>
        </w:r>
      </w:smartTag>
      <w:r>
        <w:t>.</w:t>
      </w:r>
    </w:p>
    <w:p w:rsidR="00490CF6" w:rsidRDefault="00490CF6" w:rsidP="00496A38">
      <w:pPr>
        <w:spacing w:after="0" w:line="240" w:lineRule="auto"/>
        <w:ind w:firstLine="700"/>
        <w:jc w:val="both"/>
      </w:pPr>
      <w:r>
        <w:t>За 2015 год освоено 8339,791 тыс. руб. (ФБ-5254,0 тыс. руб., ОБ-2251,782 тыс. руб., МБ-834,009 тыс. руб.).</w:t>
      </w:r>
    </w:p>
    <w:p w:rsidR="00490CF6" w:rsidRDefault="00490CF6" w:rsidP="00B55B85">
      <w:pPr>
        <w:spacing w:after="0" w:line="240" w:lineRule="auto"/>
        <w:ind w:firstLine="700"/>
        <w:jc w:val="both"/>
      </w:pPr>
      <w:r>
        <w:t>За 2016 год освоено 32363,9 тыс. руб. (ФБ-15628,3 тыс. руб., ОБ-14998 тыс. руб., МБ-1737,6 тыс. руб.).</w:t>
      </w:r>
    </w:p>
    <w:p w:rsidR="00490CF6" w:rsidRDefault="00490CF6" w:rsidP="00496A38">
      <w:pPr>
        <w:spacing w:after="0"/>
        <w:ind w:firstLine="700"/>
        <w:jc w:val="both"/>
      </w:pPr>
      <w:r w:rsidRPr="00E9475A">
        <w:t>Качественная характеристика программы –</w:t>
      </w:r>
      <w:r>
        <w:t xml:space="preserve"> </w:t>
      </w:r>
      <w:r w:rsidRPr="00132E9B">
        <w:t>хорошая.</w:t>
      </w:r>
    </w:p>
    <w:p w:rsidR="00490CF6" w:rsidRDefault="00490CF6" w:rsidP="002F72C4">
      <w:pPr>
        <w:spacing w:after="0"/>
        <w:ind w:firstLine="697"/>
        <w:jc w:val="both"/>
        <w:rPr>
          <w:sz w:val="20"/>
          <w:szCs w:val="20"/>
        </w:rPr>
      </w:pPr>
    </w:p>
    <w:p w:rsidR="00490CF6" w:rsidRDefault="00490CF6" w:rsidP="002F72C4">
      <w:pPr>
        <w:spacing w:after="0"/>
        <w:ind w:firstLine="697"/>
        <w:jc w:val="both"/>
        <w:rPr>
          <w:sz w:val="20"/>
          <w:szCs w:val="20"/>
        </w:rPr>
      </w:pPr>
    </w:p>
    <w:p w:rsidR="00490CF6" w:rsidRDefault="00490CF6" w:rsidP="008E0AF4">
      <w:pPr>
        <w:ind w:firstLine="199"/>
        <w:jc w:val="center"/>
        <w:rPr>
          <w:sz w:val="20"/>
          <w:szCs w:val="20"/>
        </w:rPr>
      </w:pPr>
      <w:r w:rsidRPr="00775CDB">
        <w:rPr>
          <w:b/>
        </w:rPr>
        <w:t xml:space="preserve">Муниципальная программа </w:t>
      </w:r>
      <w:r w:rsidRPr="00795EC7">
        <w:rPr>
          <w:b/>
        </w:rPr>
        <w:t>«</w:t>
      </w:r>
      <w:r>
        <w:rPr>
          <w:b/>
        </w:rPr>
        <w:t xml:space="preserve">Создание условий для оказания медицинской помощи населению на </w:t>
      </w:r>
      <w:r w:rsidRPr="00795EC7">
        <w:rPr>
          <w:b/>
        </w:rPr>
        <w:t>территори</w:t>
      </w:r>
      <w:r>
        <w:rPr>
          <w:b/>
        </w:rPr>
        <w:t>и</w:t>
      </w:r>
      <w:r w:rsidRPr="00795EC7">
        <w:rPr>
          <w:b/>
        </w:rPr>
        <w:t xml:space="preserve"> Октябрьского муниципального района Костромской области на 201</w:t>
      </w:r>
      <w:r>
        <w:rPr>
          <w:b/>
        </w:rPr>
        <w:t>6 – 2020 годы</w:t>
      </w:r>
      <w:r w:rsidRPr="00795EC7">
        <w:rPr>
          <w:b/>
        </w:rPr>
        <w:t>»</w:t>
      </w:r>
    </w:p>
    <w:p w:rsidR="00490CF6" w:rsidRDefault="00490CF6" w:rsidP="008E0AF4">
      <w:pPr>
        <w:spacing w:after="0"/>
        <w:ind w:firstLine="697"/>
        <w:jc w:val="both"/>
      </w:pPr>
      <w:r>
        <w:t>Муниципальная программа</w:t>
      </w:r>
      <w:r w:rsidRPr="00C536C6">
        <w:rPr>
          <w:sz w:val="20"/>
          <w:szCs w:val="20"/>
        </w:rPr>
        <w:t xml:space="preserve"> </w:t>
      </w:r>
      <w:r>
        <w:t>«</w:t>
      </w:r>
      <w:r w:rsidRPr="008E0AF4">
        <w:t>Создание условий для оказания медицинской помощи населению на территории Октябрьского муниципального района Костромской области на 2016 – 2020 годы</w:t>
      </w:r>
      <w:r w:rsidRPr="00EE7DC6">
        <w:t>.»</w:t>
      </w:r>
      <w:r>
        <w:t xml:space="preserve"> утверждена постановлением администрации Октябрьского муниципального района Костромской области от 18 августа 2016 года №54-а.</w:t>
      </w:r>
    </w:p>
    <w:p w:rsidR="00490CF6" w:rsidRDefault="00490CF6" w:rsidP="009F45B5">
      <w:pPr>
        <w:spacing w:after="0"/>
        <w:jc w:val="both"/>
      </w:pPr>
      <w:r>
        <w:t xml:space="preserve">         Заказчик – Администрация Октябрьского муниципального района. Координатор – заместитель главы Октябрьского муниципального района Костромской области Кузнецов С.А.</w:t>
      </w:r>
    </w:p>
    <w:p w:rsidR="00490CF6" w:rsidRDefault="00490CF6" w:rsidP="009F45B5">
      <w:pPr>
        <w:spacing w:after="0"/>
        <w:ind w:firstLine="697"/>
        <w:jc w:val="both"/>
      </w:pPr>
      <w:r>
        <w:t>Целью данной программы - является укомплектование врачебными кадрами  и средним медицинским персоналом ОГБУЗ Боговаровская РБ;</w:t>
      </w:r>
    </w:p>
    <w:p w:rsidR="00490CF6" w:rsidRDefault="00490CF6" w:rsidP="009F45B5">
      <w:pPr>
        <w:jc w:val="both"/>
      </w:pPr>
      <w:r>
        <w:t>повышение социально-экономической поддержки медицинских специалистов; повышение доступности медицинских услуг; создание условий для предоставления медицинских услуг на ФАПах в соответствии с санитарными нормами.</w:t>
      </w:r>
    </w:p>
    <w:p w:rsidR="00490CF6" w:rsidRDefault="00490CF6" w:rsidP="009F45B5">
      <w:pPr>
        <w:jc w:val="both"/>
      </w:pPr>
      <w:r>
        <w:t>В 2016г. было освоено – 347 тыс.руб.</w:t>
      </w:r>
    </w:p>
    <w:p w:rsidR="00490CF6" w:rsidRDefault="00490CF6" w:rsidP="009F45B5">
      <w:pPr>
        <w:jc w:val="both"/>
      </w:pPr>
      <w:r>
        <w:t>Качественная характеристика программы – удовлетворительная.</w:t>
      </w:r>
    </w:p>
    <w:p w:rsidR="00490CF6" w:rsidRDefault="00490CF6" w:rsidP="008E0AF4">
      <w:pPr>
        <w:spacing w:after="0"/>
        <w:ind w:firstLine="697"/>
        <w:jc w:val="both"/>
      </w:pPr>
    </w:p>
    <w:p w:rsidR="00490CF6" w:rsidRDefault="00490CF6" w:rsidP="008E0AF4">
      <w:pPr>
        <w:spacing w:after="0"/>
        <w:ind w:firstLine="697"/>
        <w:jc w:val="both"/>
      </w:pPr>
    </w:p>
    <w:p w:rsidR="00490CF6" w:rsidRDefault="00490CF6" w:rsidP="009F45B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программа </w:t>
      </w:r>
    </w:p>
    <w:p w:rsidR="00490CF6" w:rsidRDefault="00490CF6" w:rsidP="009F45B5">
      <w:pPr>
        <w:jc w:val="center"/>
        <w:rPr>
          <w:b/>
        </w:rPr>
      </w:pPr>
      <w:r>
        <w:rPr>
          <w:b/>
        </w:rPr>
        <w:t xml:space="preserve">«Развитие муниципальной службы в администрации Октябрьского муниципального района Костромской области  на 2015 - 2017 годы» </w:t>
      </w:r>
    </w:p>
    <w:p w:rsidR="00490CF6" w:rsidRDefault="00490CF6" w:rsidP="001B1F39">
      <w:pPr>
        <w:spacing w:after="0"/>
        <w:ind w:firstLine="697"/>
        <w:jc w:val="both"/>
      </w:pPr>
      <w:r>
        <w:t>Муниципальная программа</w:t>
      </w:r>
      <w:r w:rsidRPr="00C536C6">
        <w:rPr>
          <w:sz w:val="20"/>
          <w:szCs w:val="20"/>
        </w:rPr>
        <w:t xml:space="preserve"> </w:t>
      </w:r>
      <w:r>
        <w:t>«</w:t>
      </w:r>
      <w:r w:rsidRPr="001B1F39">
        <w:t>Развитие муниципальной службы в администрации Октябрьского муниципального района Костромской области  на 2015 - 2017 годы»</w:t>
      </w:r>
      <w:r>
        <w:t>, утверждена постановлением администрации Октябрьского муниципального района Костромской области от 20 октября 2014 года №54-а.</w:t>
      </w:r>
    </w:p>
    <w:p w:rsidR="00490CF6" w:rsidRDefault="00490CF6" w:rsidP="00510C16">
      <w:pPr>
        <w:ind w:firstLine="539"/>
        <w:jc w:val="both"/>
      </w:pPr>
      <w:r>
        <w:t xml:space="preserve">    Координатор – </w:t>
      </w:r>
      <w:r w:rsidRPr="00680ECC">
        <w:rPr>
          <w:rStyle w:val="blk"/>
        </w:rPr>
        <w:t>отдел муниципальной службы и организационной работы администрации Октябрьского муниципального района.</w:t>
      </w:r>
    </w:p>
    <w:p w:rsidR="00490CF6" w:rsidRDefault="00490CF6" w:rsidP="00510C16">
      <w:pPr>
        <w:autoSpaceDE w:val="0"/>
        <w:autoSpaceDN w:val="0"/>
        <w:adjustRightInd w:val="0"/>
        <w:jc w:val="both"/>
      </w:pPr>
      <w:r>
        <w:t xml:space="preserve">           Целью данной программы - </w:t>
      </w:r>
      <w:r w:rsidRPr="00121626">
        <w:t xml:space="preserve">повышение эффективности и результативности муниципальной службы в администрации </w:t>
      </w:r>
      <w:r>
        <w:t>Октябрьского муниципального района Костромской области</w:t>
      </w:r>
      <w:r w:rsidRPr="00121626">
        <w:t xml:space="preserve">; повышение кадрового потенциала администрации </w:t>
      </w:r>
      <w:r>
        <w:t>Октябрьского муниципального района Костромской области.</w:t>
      </w:r>
    </w:p>
    <w:p w:rsidR="00490CF6" w:rsidRDefault="00490CF6" w:rsidP="00510C16">
      <w:pPr>
        <w:autoSpaceDE w:val="0"/>
        <w:autoSpaceDN w:val="0"/>
        <w:adjustRightInd w:val="0"/>
        <w:jc w:val="both"/>
      </w:pPr>
      <w:r>
        <w:t>В 2016г. данная программа не финансировалась.</w:t>
      </w:r>
    </w:p>
    <w:p w:rsidR="00490CF6" w:rsidRDefault="00490CF6" w:rsidP="00510C16">
      <w:pPr>
        <w:autoSpaceDE w:val="0"/>
        <w:autoSpaceDN w:val="0"/>
        <w:adjustRightInd w:val="0"/>
        <w:jc w:val="both"/>
      </w:pPr>
      <w:r>
        <w:t>Качественная характеристика программы – неудовлетворительная.</w:t>
      </w:r>
    </w:p>
    <w:p w:rsidR="00490CF6" w:rsidRDefault="00490CF6" w:rsidP="00510C16">
      <w:pPr>
        <w:autoSpaceDE w:val="0"/>
        <w:autoSpaceDN w:val="0"/>
        <w:adjustRightInd w:val="0"/>
        <w:jc w:val="both"/>
      </w:pPr>
    </w:p>
    <w:p w:rsidR="00490CF6" w:rsidRPr="00510C16" w:rsidRDefault="00490CF6" w:rsidP="00510C16">
      <w:pPr>
        <w:autoSpaceDE w:val="0"/>
        <w:autoSpaceDN w:val="0"/>
        <w:adjustRightInd w:val="0"/>
        <w:jc w:val="both"/>
      </w:pPr>
    </w:p>
    <w:sectPr w:rsidR="00490CF6" w:rsidRPr="00510C16" w:rsidSect="00595850">
      <w:pgSz w:w="11906" w:h="16838"/>
      <w:pgMar w:top="1134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3042C"/>
    <w:multiLevelType w:val="hybridMultilevel"/>
    <w:tmpl w:val="9A38DB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635212E"/>
    <w:multiLevelType w:val="hybridMultilevel"/>
    <w:tmpl w:val="30D4B33C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6E3409B0"/>
    <w:multiLevelType w:val="multilevel"/>
    <w:tmpl w:val="C1FEAFD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5B7C"/>
    <w:rsid w:val="000002D4"/>
    <w:rsid w:val="0000043B"/>
    <w:rsid w:val="00000921"/>
    <w:rsid w:val="000009ED"/>
    <w:rsid w:val="00001159"/>
    <w:rsid w:val="000011E1"/>
    <w:rsid w:val="00001379"/>
    <w:rsid w:val="00001445"/>
    <w:rsid w:val="000017F2"/>
    <w:rsid w:val="00002103"/>
    <w:rsid w:val="000021A3"/>
    <w:rsid w:val="000021DC"/>
    <w:rsid w:val="000026D5"/>
    <w:rsid w:val="0000276E"/>
    <w:rsid w:val="00002B74"/>
    <w:rsid w:val="00002EE0"/>
    <w:rsid w:val="000032F5"/>
    <w:rsid w:val="000035DC"/>
    <w:rsid w:val="00003D92"/>
    <w:rsid w:val="00004020"/>
    <w:rsid w:val="000040B0"/>
    <w:rsid w:val="00004647"/>
    <w:rsid w:val="00004775"/>
    <w:rsid w:val="00004826"/>
    <w:rsid w:val="0000526F"/>
    <w:rsid w:val="00005507"/>
    <w:rsid w:val="000059FB"/>
    <w:rsid w:val="00005D27"/>
    <w:rsid w:val="000062D0"/>
    <w:rsid w:val="0000660B"/>
    <w:rsid w:val="00006AA0"/>
    <w:rsid w:val="00006CF3"/>
    <w:rsid w:val="00006F26"/>
    <w:rsid w:val="00007235"/>
    <w:rsid w:val="0000762F"/>
    <w:rsid w:val="00007AA3"/>
    <w:rsid w:val="0001019A"/>
    <w:rsid w:val="00010ECA"/>
    <w:rsid w:val="00010FA5"/>
    <w:rsid w:val="00010FCE"/>
    <w:rsid w:val="00010FD1"/>
    <w:rsid w:val="00011006"/>
    <w:rsid w:val="000113E9"/>
    <w:rsid w:val="00011615"/>
    <w:rsid w:val="00011F61"/>
    <w:rsid w:val="000126CB"/>
    <w:rsid w:val="000128FC"/>
    <w:rsid w:val="0001299F"/>
    <w:rsid w:val="00012B70"/>
    <w:rsid w:val="000132D3"/>
    <w:rsid w:val="000134D5"/>
    <w:rsid w:val="000134E7"/>
    <w:rsid w:val="000134F8"/>
    <w:rsid w:val="000138E9"/>
    <w:rsid w:val="00013DA6"/>
    <w:rsid w:val="00013F64"/>
    <w:rsid w:val="000142E8"/>
    <w:rsid w:val="00014359"/>
    <w:rsid w:val="000145EF"/>
    <w:rsid w:val="0001467B"/>
    <w:rsid w:val="0001482F"/>
    <w:rsid w:val="00014872"/>
    <w:rsid w:val="00014BB3"/>
    <w:rsid w:val="000151E8"/>
    <w:rsid w:val="000153C9"/>
    <w:rsid w:val="000158B7"/>
    <w:rsid w:val="00015D1D"/>
    <w:rsid w:val="00016A48"/>
    <w:rsid w:val="00016A71"/>
    <w:rsid w:val="00016BC2"/>
    <w:rsid w:val="00017081"/>
    <w:rsid w:val="0001711C"/>
    <w:rsid w:val="00017D19"/>
    <w:rsid w:val="000204EE"/>
    <w:rsid w:val="00020AE4"/>
    <w:rsid w:val="00020F3C"/>
    <w:rsid w:val="00021395"/>
    <w:rsid w:val="0002192B"/>
    <w:rsid w:val="00021D9A"/>
    <w:rsid w:val="00022C5C"/>
    <w:rsid w:val="00023553"/>
    <w:rsid w:val="00023994"/>
    <w:rsid w:val="00023C9D"/>
    <w:rsid w:val="00023EA0"/>
    <w:rsid w:val="000241AF"/>
    <w:rsid w:val="000241EB"/>
    <w:rsid w:val="000243D9"/>
    <w:rsid w:val="00024955"/>
    <w:rsid w:val="00024974"/>
    <w:rsid w:val="00025B0A"/>
    <w:rsid w:val="000269F2"/>
    <w:rsid w:val="0002704C"/>
    <w:rsid w:val="000273E6"/>
    <w:rsid w:val="000274E2"/>
    <w:rsid w:val="000275AD"/>
    <w:rsid w:val="00027BB3"/>
    <w:rsid w:val="00027C42"/>
    <w:rsid w:val="00030223"/>
    <w:rsid w:val="0003165F"/>
    <w:rsid w:val="0003179B"/>
    <w:rsid w:val="00031B8E"/>
    <w:rsid w:val="00031F12"/>
    <w:rsid w:val="0003209D"/>
    <w:rsid w:val="00032229"/>
    <w:rsid w:val="00032F43"/>
    <w:rsid w:val="0003316D"/>
    <w:rsid w:val="0003330F"/>
    <w:rsid w:val="00033818"/>
    <w:rsid w:val="00033A7F"/>
    <w:rsid w:val="00033E73"/>
    <w:rsid w:val="00034A13"/>
    <w:rsid w:val="00034A9B"/>
    <w:rsid w:val="00035030"/>
    <w:rsid w:val="00035078"/>
    <w:rsid w:val="000369A3"/>
    <w:rsid w:val="000369B4"/>
    <w:rsid w:val="00036D6D"/>
    <w:rsid w:val="00036EB1"/>
    <w:rsid w:val="00037194"/>
    <w:rsid w:val="000378EB"/>
    <w:rsid w:val="00037A89"/>
    <w:rsid w:val="000401F2"/>
    <w:rsid w:val="0004085B"/>
    <w:rsid w:val="000414E7"/>
    <w:rsid w:val="0004153F"/>
    <w:rsid w:val="00041ABB"/>
    <w:rsid w:val="00041ADB"/>
    <w:rsid w:val="00041D89"/>
    <w:rsid w:val="000426EA"/>
    <w:rsid w:val="000429EC"/>
    <w:rsid w:val="00043723"/>
    <w:rsid w:val="000437DF"/>
    <w:rsid w:val="00043A0C"/>
    <w:rsid w:val="00043A4E"/>
    <w:rsid w:val="00043E57"/>
    <w:rsid w:val="00044288"/>
    <w:rsid w:val="0004431C"/>
    <w:rsid w:val="00044A4C"/>
    <w:rsid w:val="00044B88"/>
    <w:rsid w:val="00044C19"/>
    <w:rsid w:val="0004527D"/>
    <w:rsid w:val="00045A3F"/>
    <w:rsid w:val="00045AE0"/>
    <w:rsid w:val="00045CD6"/>
    <w:rsid w:val="000467DB"/>
    <w:rsid w:val="00046F05"/>
    <w:rsid w:val="00046FA8"/>
    <w:rsid w:val="00047074"/>
    <w:rsid w:val="000477B6"/>
    <w:rsid w:val="0005017A"/>
    <w:rsid w:val="00050245"/>
    <w:rsid w:val="0005029D"/>
    <w:rsid w:val="00050D2B"/>
    <w:rsid w:val="00050DD1"/>
    <w:rsid w:val="00050F89"/>
    <w:rsid w:val="0005138D"/>
    <w:rsid w:val="0005181E"/>
    <w:rsid w:val="000521C2"/>
    <w:rsid w:val="00052468"/>
    <w:rsid w:val="00052BD2"/>
    <w:rsid w:val="00052C76"/>
    <w:rsid w:val="000531F8"/>
    <w:rsid w:val="00053219"/>
    <w:rsid w:val="00053D16"/>
    <w:rsid w:val="00053F10"/>
    <w:rsid w:val="00053FA2"/>
    <w:rsid w:val="0005415C"/>
    <w:rsid w:val="000542E7"/>
    <w:rsid w:val="0005494D"/>
    <w:rsid w:val="00054C71"/>
    <w:rsid w:val="00054D7A"/>
    <w:rsid w:val="00054EA7"/>
    <w:rsid w:val="00056124"/>
    <w:rsid w:val="00056E83"/>
    <w:rsid w:val="00056EC2"/>
    <w:rsid w:val="00057326"/>
    <w:rsid w:val="00057905"/>
    <w:rsid w:val="00057B83"/>
    <w:rsid w:val="00057F7F"/>
    <w:rsid w:val="00057F8B"/>
    <w:rsid w:val="00060078"/>
    <w:rsid w:val="00060357"/>
    <w:rsid w:val="00060450"/>
    <w:rsid w:val="00060633"/>
    <w:rsid w:val="00060D19"/>
    <w:rsid w:val="00061A17"/>
    <w:rsid w:val="0006233E"/>
    <w:rsid w:val="000625B3"/>
    <w:rsid w:val="00062603"/>
    <w:rsid w:val="000626D9"/>
    <w:rsid w:val="000630F9"/>
    <w:rsid w:val="0006340B"/>
    <w:rsid w:val="00063640"/>
    <w:rsid w:val="0006367E"/>
    <w:rsid w:val="00063A8E"/>
    <w:rsid w:val="00063F68"/>
    <w:rsid w:val="00064085"/>
    <w:rsid w:val="00064718"/>
    <w:rsid w:val="00064A10"/>
    <w:rsid w:val="00064C2F"/>
    <w:rsid w:val="00064D28"/>
    <w:rsid w:val="0006553C"/>
    <w:rsid w:val="00065A99"/>
    <w:rsid w:val="0006606E"/>
    <w:rsid w:val="000666AB"/>
    <w:rsid w:val="000667F5"/>
    <w:rsid w:val="000668FF"/>
    <w:rsid w:val="00066BE0"/>
    <w:rsid w:val="00066FEC"/>
    <w:rsid w:val="0006745E"/>
    <w:rsid w:val="00067BB2"/>
    <w:rsid w:val="00070232"/>
    <w:rsid w:val="0007069A"/>
    <w:rsid w:val="00070CAD"/>
    <w:rsid w:val="00070D3B"/>
    <w:rsid w:val="00070F5D"/>
    <w:rsid w:val="00071267"/>
    <w:rsid w:val="0007149F"/>
    <w:rsid w:val="0007173C"/>
    <w:rsid w:val="000717AE"/>
    <w:rsid w:val="00071C8C"/>
    <w:rsid w:val="00072435"/>
    <w:rsid w:val="00073078"/>
    <w:rsid w:val="00073768"/>
    <w:rsid w:val="000740AA"/>
    <w:rsid w:val="00074ADC"/>
    <w:rsid w:val="00074CE4"/>
    <w:rsid w:val="00074DC3"/>
    <w:rsid w:val="00075529"/>
    <w:rsid w:val="0007593F"/>
    <w:rsid w:val="00075A25"/>
    <w:rsid w:val="00075F3D"/>
    <w:rsid w:val="00076D39"/>
    <w:rsid w:val="0007704E"/>
    <w:rsid w:val="000771E8"/>
    <w:rsid w:val="000777D9"/>
    <w:rsid w:val="0007787D"/>
    <w:rsid w:val="00077C01"/>
    <w:rsid w:val="00077E14"/>
    <w:rsid w:val="00077FD0"/>
    <w:rsid w:val="00080571"/>
    <w:rsid w:val="00080B0A"/>
    <w:rsid w:val="00080C66"/>
    <w:rsid w:val="00080FA7"/>
    <w:rsid w:val="0008111B"/>
    <w:rsid w:val="0008173C"/>
    <w:rsid w:val="000822CF"/>
    <w:rsid w:val="00082372"/>
    <w:rsid w:val="000825A8"/>
    <w:rsid w:val="00082895"/>
    <w:rsid w:val="00082ECB"/>
    <w:rsid w:val="000835D3"/>
    <w:rsid w:val="00083765"/>
    <w:rsid w:val="00083E06"/>
    <w:rsid w:val="00083F51"/>
    <w:rsid w:val="0008455B"/>
    <w:rsid w:val="000847B6"/>
    <w:rsid w:val="00084DE3"/>
    <w:rsid w:val="00084E2F"/>
    <w:rsid w:val="00084F3E"/>
    <w:rsid w:val="00085F3E"/>
    <w:rsid w:val="00086051"/>
    <w:rsid w:val="00086297"/>
    <w:rsid w:val="0008665A"/>
    <w:rsid w:val="00086806"/>
    <w:rsid w:val="00086810"/>
    <w:rsid w:val="00086B78"/>
    <w:rsid w:val="00087360"/>
    <w:rsid w:val="00087451"/>
    <w:rsid w:val="00087666"/>
    <w:rsid w:val="00087AA8"/>
    <w:rsid w:val="00087CDF"/>
    <w:rsid w:val="00087E85"/>
    <w:rsid w:val="00090155"/>
    <w:rsid w:val="0009049E"/>
    <w:rsid w:val="00090572"/>
    <w:rsid w:val="00090D1E"/>
    <w:rsid w:val="00090D48"/>
    <w:rsid w:val="00090FEB"/>
    <w:rsid w:val="00091321"/>
    <w:rsid w:val="000915DC"/>
    <w:rsid w:val="000917E6"/>
    <w:rsid w:val="00092027"/>
    <w:rsid w:val="00092623"/>
    <w:rsid w:val="00092633"/>
    <w:rsid w:val="00092822"/>
    <w:rsid w:val="00092A29"/>
    <w:rsid w:val="00092D4D"/>
    <w:rsid w:val="00092E28"/>
    <w:rsid w:val="0009327C"/>
    <w:rsid w:val="000932A8"/>
    <w:rsid w:val="000936C9"/>
    <w:rsid w:val="0009379B"/>
    <w:rsid w:val="000938DB"/>
    <w:rsid w:val="00093A5C"/>
    <w:rsid w:val="00093BBD"/>
    <w:rsid w:val="00093EF5"/>
    <w:rsid w:val="00094755"/>
    <w:rsid w:val="00095958"/>
    <w:rsid w:val="00095B78"/>
    <w:rsid w:val="00095C87"/>
    <w:rsid w:val="0009613B"/>
    <w:rsid w:val="0009669F"/>
    <w:rsid w:val="00096EF4"/>
    <w:rsid w:val="00096F84"/>
    <w:rsid w:val="00097883"/>
    <w:rsid w:val="00097954"/>
    <w:rsid w:val="000A0058"/>
    <w:rsid w:val="000A02F3"/>
    <w:rsid w:val="000A0B6E"/>
    <w:rsid w:val="000A10E8"/>
    <w:rsid w:val="000A1142"/>
    <w:rsid w:val="000A1D3C"/>
    <w:rsid w:val="000A21F7"/>
    <w:rsid w:val="000A28E6"/>
    <w:rsid w:val="000A2AA6"/>
    <w:rsid w:val="000A2E37"/>
    <w:rsid w:val="000A32E3"/>
    <w:rsid w:val="000A3652"/>
    <w:rsid w:val="000A3CB9"/>
    <w:rsid w:val="000A3E53"/>
    <w:rsid w:val="000A44AF"/>
    <w:rsid w:val="000A44ED"/>
    <w:rsid w:val="000A4A99"/>
    <w:rsid w:val="000A4CA8"/>
    <w:rsid w:val="000A4DE9"/>
    <w:rsid w:val="000A52AF"/>
    <w:rsid w:val="000A52C9"/>
    <w:rsid w:val="000A5861"/>
    <w:rsid w:val="000A5B1E"/>
    <w:rsid w:val="000A6078"/>
    <w:rsid w:val="000A6201"/>
    <w:rsid w:val="000A63DD"/>
    <w:rsid w:val="000A67B6"/>
    <w:rsid w:val="000A6A42"/>
    <w:rsid w:val="000A6C09"/>
    <w:rsid w:val="000A6CC8"/>
    <w:rsid w:val="000A706D"/>
    <w:rsid w:val="000A7C8E"/>
    <w:rsid w:val="000A7CD1"/>
    <w:rsid w:val="000A7F06"/>
    <w:rsid w:val="000B0DFE"/>
    <w:rsid w:val="000B1D3F"/>
    <w:rsid w:val="000B258B"/>
    <w:rsid w:val="000B271F"/>
    <w:rsid w:val="000B27B4"/>
    <w:rsid w:val="000B2D72"/>
    <w:rsid w:val="000B30DC"/>
    <w:rsid w:val="000B3515"/>
    <w:rsid w:val="000B3756"/>
    <w:rsid w:val="000B3B97"/>
    <w:rsid w:val="000B4036"/>
    <w:rsid w:val="000B4351"/>
    <w:rsid w:val="000B48CD"/>
    <w:rsid w:val="000B4CDE"/>
    <w:rsid w:val="000B5182"/>
    <w:rsid w:val="000B52F9"/>
    <w:rsid w:val="000B5999"/>
    <w:rsid w:val="000B5B75"/>
    <w:rsid w:val="000B61AA"/>
    <w:rsid w:val="000B705A"/>
    <w:rsid w:val="000B725C"/>
    <w:rsid w:val="000B72C8"/>
    <w:rsid w:val="000B73F7"/>
    <w:rsid w:val="000B77C8"/>
    <w:rsid w:val="000B788A"/>
    <w:rsid w:val="000B7A86"/>
    <w:rsid w:val="000C01B5"/>
    <w:rsid w:val="000C0660"/>
    <w:rsid w:val="000C12C6"/>
    <w:rsid w:val="000C195A"/>
    <w:rsid w:val="000C1A2C"/>
    <w:rsid w:val="000C1AAA"/>
    <w:rsid w:val="000C27FE"/>
    <w:rsid w:val="000C2D33"/>
    <w:rsid w:val="000C30C7"/>
    <w:rsid w:val="000C3349"/>
    <w:rsid w:val="000C392F"/>
    <w:rsid w:val="000C3CFA"/>
    <w:rsid w:val="000C3D8A"/>
    <w:rsid w:val="000C4003"/>
    <w:rsid w:val="000C4086"/>
    <w:rsid w:val="000C449D"/>
    <w:rsid w:val="000C4DA9"/>
    <w:rsid w:val="000C4E06"/>
    <w:rsid w:val="000C55AE"/>
    <w:rsid w:val="000C5A90"/>
    <w:rsid w:val="000C5DEC"/>
    <w:rsid w:val="000C5F26"/>
    <w:rsid w:val="000C6251"/>
    <w:rsid w:val="000C63E9"/>
    <w:rsid w:val="000C6710"/>
    <w:rsid w:val="000C671C"/>
    <w:rsid w:val="000C6F14"/>
    <w:rsid w:val="000C6F5F"/>
    <w:rsid w:val="000C6F73"/>
    <w:rsid w:val="000C7177"/>
    <w:rsid w:val="000C748C"/>
    <w:rsid w:val="000C77F9"/>
    <w:rsid w:val="000C7847"/>
    <w:rsid w:val="000C7CD7"/>
    <w:rsid w:val="000D0D37"/>
    <w:rsid w:val="000D0E1F"/>
    <w:rsid w:val="000D15D9"/>
    <w:rsid w:val="000D1745"/>
    <w:rsid w:val="000D1829"/>
    <w:rsid w:val="000D1AFA"/>
    <w:rsid w:val="000D1FB4"/>
    <w:rsid w:val="000D21A7"/>
    <w:rsid w:val="000D29F0"/>
    <w:rsid w:val="000D2AF7"/>
    <w:rsid w:val="000D2BCD"/>
    <w:rsid w:val="000D363E"/>
    <w:rsid w:val="000D3645"/>
    <w:rsid w:val="000D3708"/>
    <w:rsid w:val="000D37FE"/>
    <w:rsid w:val="000D3AFF"/>
    <w:rsid w:val="000D44B4"/>
    <w:rsid w:val="000D467A"/>
    <w:rsid w:val="000D4715"/>
    <w:rsid w:val="000D481B"/>
    <w:rsid w:val="000D5323"/>
    <w:rsid w:val="000D5425"/>
    <w:rsid w:val="000D54E3"/>
    <w:rsid w:val="000D58A3"/>
    <w:rsid w:val="000D5D2E"/>
    <w:rsid w:val="000D5D86"/>
    <w:rsid w:val="000D67F9"/>
    <w:rsid w:val="000D686C"/>
    <w:rsid w:val="000D68E6"/>
    <w:rsid w:val="000D691A"/>
    <w:rsid w:val="000D6A88"/>
    <w:rsid w:val="000D70B3"/>
    <w:rsid w:val="000D7F59"/>
    <w:rsid w:val="000E02C2"/>
    <w:rsid w:val="000E030A"/>
    <w:rsid w:val="000E04AC"/>
    <w:rsid w:val="000E12E7"/>
    <w:rsid w:val="000E16C6"/>
    <w:rsid w:val="000E18B2"/>
    <w:rsid w:val="000E1B9D"/>
    <w:rsid w:val="000E1DDA"/>
    <w:rsid w:val="000E2CD5"/>
    <w:rsid w:val="000E33EA"/>
    <w:rsid w:val="000E37D5"/>
    <w:rsid w:val="000E3838"/>
    <w:rsid w:val="000E3899"/>
    <w:rsid w:val="000E407C"/>
    <w:rsid w:val="000E495D"/>
    <w:rsid w:val="000E4B65"/>
    <w:rsid w:val="000E4C29"/>
    <w:rsid w:val="000E4E54"/>
    <w:rsid w:val="000E51A6"/>
    <w:rsid w:val="000E5209"/>
    <w:rsid w:val="000E5DCB"/>
    <w:rsid w:val="000E5E82"/>
    <w:rsid w:val="000E5F67"/>
    <w:rsid w:val="000E60B3"/>
    <w:rsid w:val="000E67DF"/>
    <w:rsid w:val="000E6958"/>
    <w:rsid w:val="000E6AED"/>
    <w:rsid w:val="000E6D62"/>
    <w:rsid w:val="000E6E9E"/>
    <w:rsid w:val="000E7215"/>
    <w:rsid w:val="000E7375"/>
    <w:rsid w:val="000E74EC"/>
    <w:rsid w:val="000E765D"/>
    <w:rsid w:val="000E76A6"/>
    <w:rsid w:val="000E7862"/>
    <w:rsid w:val="000E7CE7"/>
    <w:rsid w:val="000F0BFB"/>
    <w:rsid w:val="000F18A2"/>
    <w:rsid w:val="000F1F9F"/>
    <w:rsid w:val="000F2334"/>
    <w:rsid w:val="000F25D9"/>
    <w:rsid w:val="000F2766"/>
    <w:rsid w:val="000F2828"/>
    <w:rsid w:val="000F29FD"/>
    <w:rsid w:val="000F2AB9"/>
    <w:rsid w:val="000F2CA4"/>
    <w:rsid w:val="000F3076"/>
    <w:rsid w:val="000F33B7"/>
    <w:rsid w:val="000F34C3"/>
    <w:rsid w:val="000F361B"/>
    <w:rsid w:val="000F38C5"/>
    <w:rsid w:val="000F3C7C"/>
    <w:rsid w:val="000F3E08"/>
    <w:rsid w:val="000F4170"/>
    <w:rsid w:val="000F43E8"/>
    <w:rsid w:val="000F4439"/>
    <w:rsid w:val="000F47AF"/>
    <w:rsid w:val="000F4892"/>
    <w:rsid w:val="000F506D"/>
    <w:rsid w:val="000F5941"/>
    <w:rsid w:val="000F5ABB"/>
    <w:rsid w:val="000F5B11"/>
    <w:rsid w:val="000F60F9"/>
    <w:rsid w:val="000F61E1"/>
    <w:rsid w:val="000F63CF"/>
    <w:rsid w:val="000F6D85"/>
    <w:rsid w:val="000F70CC"/>
    <w:rsid w:val="000F750F"/>
    <w:rsid w:val="000F7EFD"/>
    <w:rsid w:val="001002EF"/>
    <w:rsid w:val="001012ED"/>
    <w:rsid w:val="00101475"/>
    <w:rsid w:val="001021FA"/>
    <w:rsid w:val="001024DC"/>
    <w:rsid w:val="00102607"/>
    <w:rsid w:val="0010335E"/>
    <w:rsid w:val="001033A7"/>
    <w:rsid w:val="001037D8"/>
    <w:rsid w:val="00103DE7"/>
    <w:rsid w:val="00103F40"/>
    <w:rsid w:val="00103FB5"/>
    <w:rsid w:val="00104711"/>
    <w:rsid w:val="00104DF2"/>
    <w:rsid w:val="00105282"/>
    <w:rsid w:val="001053DB"/>
    <w:rsid w:val="001054AC"/>
    <w:rsid w:val="001058CA"/>
    <w:rsid w:val="00105E6B"/>
    <w:rsid w:val="00105E98"/>
    <w:rsid w:val="00105F4C"/>
    <w:rsid w:val="0010666E"/>
    <w:rsid w:val="00106E02"/>
    <w:rsid w:val="00107632"/>
    <w:rsid w:val="00110AB3"/>
    <w:rsid w:val="00110CF8"/>
    <w:rsid w:val="00110D2D"/>
    <w:rsid w:val="00110E2D"/>
    <w:rsid w:val="00111548"/>
    <w:rsid w:val="00111878"/>
    <w:rsid w:val="00111992"/>
    <w:rsid w:val="00111CDE"/>
    <w:rsid w:val="001134D0"/>
    <w:rsid w:val="001134F6"/>
    <w:rsid w:val="00113F89"/>
    <w:rsid w:val="00114330"/>
    <w:rsid w:val="00114424"/>
    <w:rsid w:val="001145A1"/>
    <w:rsid w:val="001148EF"/>
    <w:rsid w:val="001148F1"/>
    <w:rsid w:val="00115286"/>
    <w:rsid w:val="00115E40"/>
    <w:rsid w:val="00116322"/>
    <w:rsid w:val="001172A2"/>
    <w:rsid w:val="0011734D"/>
    <w:rsid w:val="0012033B"/>
    <w:rsid w:val="0012089A"/>
    <w:rsid w:val="00120AC9"/>
    <w:rsid w:val="00120AD1"/>
    <w:rsid w:val="00121626"/>
    <w:rsid w:val="001218D7"/>
    <w:rsid w:val="00121E4C"/>
    <w:rsid w:val="00122224"/>
    <w:rsid w:val="001229E4"/>
    <w:rsid w:val="00122CDB"/>
    <w:rsid w:val="001231B4"/>
    <w:rsid w:val="00123533"/>
    <w:rsid w:val="001235E1"/>
    <w:rsid w:val="00123C62"/>
    <w:rsid w:val="00123CD4"/>
    <w:rsid w:val="00123DCA"/>
    <w:rsid w:val="00123FDA"/>
    <w:rsid w:val="00124566"/>
    <w:rsid w:val="00124D04"/>
    <w:rsid w:val="001254B3"/>
    <w:rsid w:val="00125E7C"/>
    <w:rsid w:val="00125F00"/>
    <w:rsid w:val="00125FFE"/>
    <w:rsid w:val="00126214"/>
    <w:rsid w:val="001262BF"/>
    <w:rsid w:val="00126322"/>
    <w:rsid w:val="00126717"/>
    <w:rsid w:val="00127448"/>
    <w:rsid w:val="00127C4E"/>
    <w:rsid w:val="00130148"/>
    <w:rsid w:val="0013038B"/>
    <w:rsid w:val="001307FE"/>
    <w:rsid w:val="00130813"/>
    <w:rsid w:val="00130B1E"/>
    <w:rsid w:val="00130C5B"/>
    <w:rsid w:val="00130ED1"/>
    <w:rsid w:val="001310B3"/>
    <w:rsid w:val="001316B1"/>
    <w:rsid w:val="001317E8"/>
    <w:rsid w:val="00131E4B"/>
    <w:rsid w:val="001321FC"/>
    <w:rsid w:val="0013264C"/>
    <w:rsid w:val="00132E9B"/>
    <w:rsid w:val="001335BB"/>
    <w:rsid w:val="001339E8"/>
    <w:rsid w:val="0013455E"/>
    <w:rsid w:val="001345C4"/>
    <w:rsid w:val="00134805"/>
    <w:rsid w:val="00134A2B"/>
    <w:rsid w:val="00134E6F"/>
    <w:rsid w:val="00134F72"/>
    <w:rsid w:val="00135276"/>
    <w:rsid w:val="0013527D"/>
    <w:rsid w:val="00135298"/>
    <w:rsid w:val="001357DF"/>
    <w:rsid w:val="0013582F"/>
    <w:rsid w:val="00135A35"/>
    <w:rsid w:val="00135E6C"/>
    <w:rsid w:val="00136399"/>
    <w:rsid w:val="0013670B"/>
    <w:rsid w:val="001371CA"/>
    <w:rsid w:val="00137455"/>
    <w:rsid w:val="00137F9E"/>
    <w:rsid w:val="0014007D"/>
    <w:rsid w:val="00140184"/>
    <w:rsid w:val="001402DB"/>
    <w:rsid w:val="001403A3"/>
    <w:rsid w:val="001405D2"/>
    <w:rsid w:val="001407C3"/>
    <w:rsid w:val="0014097B"/>
    <w:rsid w:val="00140B2F"/>
    <w:rsid w:val="001416AC"/>
    <w:rsid w:val="001417D8"/>
    <w:rsid w:val="00141886"/>
    <w:rsid w:val="00141C8F"/>
    <w:rsid w:val="00142072"/>
    <w:rsid w:val="00142352"/>
    <w:rsid w:val="001424BD"/>
    <w:rsid w:val="001424E0"/>
    <w:rsid w:val="00142EA1"/>
    <w:rsid w:val="00143408"/>
    <w:rsid w:val="00143B85"/>
    <w:rsid w:val="00143C09"/>
    <w:rsid w:val="00143EA7"/>
    <w:rsid w:val="0014483D"/>
    <w:rsid w:val="00144BEB"/>
    <w:rsid w:val="00144C67"/>
    <w:rsid w:val="00144D8F"/>
    <w:rsid w:val="001454CC"/>
    <w:rsid w:val="001454DE"/>
    <w:rsid w:val="00145A6C"/>
    <w:rsid w:val="00145ED6"/>
    <w:rsid w:val="00146027"/>
    <w:rsid w:val="001465C9"/>
    <w:rsid w:val="00146A84"/>
    <w:rsid w:val="001475BE"/>
    <w:rsid w:val="00147681"/>
    <w:rsid w:val="00147A4A"/>
    <w:rsid w:val="0015054F"/>
    <w:rsid w:val="00150DB9"/>
    <w:rsid w:val="00151077"/>
    <w:rsid w:val="00151433"/>
    <w:rsid w:val="001514D9"/>
    <w:rsid w:val="00151B19"/>
    <w:rsid w:val="00151C5D"/>
    <w:rsid w:val="001527B7"/>
    <w:rsid w:val="00152B1D"/>
    <w:rsid w:val="00152E32"/>
    <w:rsid w:val="00152E82"/>
    <w:rsid w:val="001535C1"/>
    <w:rsid w:val="001539CD"/>
    <w:rsid w:val="00154006"/>
    <w:rsid w:val="001540ED"/>
    <w:rsid w:val="00154AA5"/>
    <w:rsid w:val="00155272"/>
    <w:rsid w:val="001553C9"/>
    <w:rsid w:val="0015541B"/>
    <w:rsid w:val="00155609"/>
    <w:rsid w:val="0015586C"/>
    <w:rsid w:val="00155BA3"/>
    <w:rsid w:val="00155D87"/>
    <w:rsid w:val="00156060"/>
    <w:rsid w:val="001565C8"/>
    <w:rsid w:val="00156681"/>
    <w:rsid w:val="00156DD1"/>
    <w:rsid w:val="001571BD"/>
    <w:rsid w:val="001575D9"/>
    <w:rsid w:val="001576A7"/>
    <w:rsid w:val="001577C0"/>
    <w:rsid w:val="001605F3"/>
    <w:rsid w:val="00160A94"/>
    <w:rsid w:val="00161867"/>
    <w:rsid w:val="00161D3C"/>
    <w:rsid w:val="00161F57"/>
    <w:rsid w:val="00162150"/>
    <w:rsid w:val="00162328"/>
    <w:rsid w:val="00162577"/>
    <w:rsid w:val="001625F5"/>
    <w:rsid w:val="00162609"/>
    <w:rsid w:val="001626F4"/>
    <w:rsid w:val="00162E8A"/>
    <w:rsid w:val="001639B2"/>
    <w:rsid w:val="00163C9E"/>
    <w:rsid w:val="00163F15"/>
    <w:rsid w:val="00163FC9"/>
    <w:rsid w:val="00164B61"/>
    <w:rsid w:val="00164F15"/>
    <w:rsid w:val="00164FD0"/>
    <w:rsid w:val="0016546F"/>
    <w:rsid w:val="00165ACB"/>
    <w:rsid w:val="00165E54"/>
    <w:rsid w:val="00166D52"/>
    <w:rsid w:val="00166E73"/>
    <w:rsid w:val="001671DD"/>
    <w:rsid w:val="0016758C"/>
    <w:rsid w:val="00167A07"/>
    <w:rsid w:val="00167B42"/>
    <w:rsid w:val="001702EF"/>
    <w:rsid w:val="001703B6"/>
    <w:rsid w:val="0017079E"/>
    <w:rsid w:val="00170C44"/>
    <w:rsid w:val="00170E05"/>
    <w:rsid w:val="00171236"/>
    <w:rsid w:val="001713A0"/>
    <w:rsid w:val="00171772"/>
    <w:rsid w:val="00171FC0"/>
    <w:rsid w:val="00172400"/>
    <w:rsid w:val="001726EB"/>
    <w:rsid w:val="00172779"/>
    <w:rsid w:val="00172C30"/>
    <w:rsid w:val="00173449"/>
    <w:rsid w:val="0017369B"/>
    <w:rsid w:val="00173CF4"/>
    <w:rsid w:val="00174135"/>
    <w:rsid w:val="0017414E"/>
    <w:rsid w:val="00174346"/>
    <w:rsid w:val="001745E6"/>
    <w:rsid w:val="00174698"/>
    <w:rsid w:val="001749F8"/>
    <w:rsid w:val="00174E2A"/>
    <w:rsid w:val="00174ECC"/>
    <w:rsid w:val="00175275"/>
    <w:rsid w:val="00175599"/>
    <w:rsid w:val="00175B71"/>
    <w:rsid w:val="00175DB1"/>
    <w:rsid w:val="00175E36"/>
    <w:rsid w:val="00175E39"/>
    <w:rsid w:val="00175EFC"/>
    <w:rsid w:val="00176407"/>
    <w:rsid w:val="0017653F"/>
    <w:rsid w:val="00176591"/>
    <w:rsid w:val="00176636"/>
    <w:rsid w:val="00176AF1"/>
    <w:rsid w:val="00176CF4"/>
    <w:rsid w:val="00176FF5"/>
    <w:rsid w:val="00177EEA"/>
    <w:rsid w:val="00177F55"/>
    <w:rsid w:val="00180B2E"/>
    <w:rsid w:val="00180EC5"/>
    <w:rsid w:val="001811D5"/>
    <w:rsid w:val="00181436"/>
    <w:rsid w:val="00181459"/>
    <w:rsid w:val="0018145C"/>
    <w:rsid w:val="00181BDB"/>
    <w:rsid w:val="00181CFB"/>
    <w:rsid w:val="00181FE9"/>
    <w:rsid w:val="0018292F"/>
    <w:rsid w:val="00182BE3"/>
    <w:rsid w:val="00182C19"/>
    <w:rsid w:val="00182D81"/>
    <w:rsid w:val="00183065"/>
    <w:rsid w:val="001837E6"/>
    <w:rsid w:val="00183C14"/>
    <w:rsid w:val="0018410E"/>
    <w:rsid w:val="001845FD"/>
    <w:rsid w:val="00184665"/>
    <w:rsid w:val="00184D57"/>
    <w:rsid w:val="001850B1"/>
    <w:rsid w:val="001850EC"/>
    <w:rsid w:val="001851B2"/>
    <w:rsid w:val="00185381"/>
    <w:rsid w:val="00185469"/>
    <w:rsid w:val="0018579F"/>
    <w:rsid w:val="00185850"/>
    <w:rsid w:val="00185916"/>
    <w:rsid w:val="0018592A"/>
    <w:rsid w:val="00185B5F"/>
    <w:rsid w:val="001862A9"/>
    <w:rsid w:val="001866C8"/>
    <w:rsid w:val="00186834"/>
    <w:rsid w:val="0018686A"/>
    <w:rsid w:val="00186A78"/>
    <w:rsid w:val="00186D68"/>
    <w:rsid w:val="00186E65"/>
    <w:rsid w:val="001871EF"/>
    <w:rsid w:val="00187617"/>
    <w:rsid w:val="00187646"/>
    <w:rsid w:val="00187787"/>
    <w:rsid w:val="00187FF7"/>
    <w:rsid w:val="001900B9"/>
    <w:rsid w:val="00190459"/>
    <w:rsid w:val="001904D1"/>
    <w:rsid w:val="001909D7"/>
    <w:rsid w:val="00190B1E"/>
    <w:rsid w:val="00191F4E"/>
    <w:rsid w:val="001924B3"/>
    <w:rsid w:val="001924EB"/>
    <w:rsid w:val="001926E5"/>
    <w:rsid w:val="00192E6E"/>
    <w:rsid w:val="001931EF"/>
    <w:rsid w:val="001932E4"/>
    <w:rsid w:val="001933A7"/>
    <w:rsid w:val="00193827"/>
    <w:rsid w:val="00193C8C"/>
    <w:rsid w:val="00194971"/>
    <w:rsid w:val="00194AC8"/>
    <w:rsid w:val="00194C4C"/>
    <w:rsid w:val="001950E8"/>
    <w:rsid w:val="001951A1"/>
    <w:rsid w:val="00195B70"/>
    <w:rsid w:val="0019658E"/>
    <w:rsid w:val="001972DF"/>
    <w:rsid w:val="001976AE"/>
    <w:rsid w:val="001978E1"/>
    <w:rsid w:val="00197BE9"/>
    <w:rsid w:val="00197CDF"/>
    <w:rsid w:val="001A0036"/>
    <w:rsid w:val="001A0572"/>
    <w:rsid w:val="001A062A"/>
    <w:rsid w:val="001A1324"/>
    <w:rsid w:val="001A197C"/>
    <w:rsid w:val="001A2066"/>
    <w:rsid w:val="001A2274"/>
    <w:rsid w:val="001A33DA"/>
    <w:rsid w:val="001A3454"/>
    <w:rsid w:val="001A3528"/>
    <w:rsid w:val="001A39D5"/>
    <w:rsid w:val="001A3DC7"/>
    <w:rsid w:val="001A3FC4"/>
    <w:rsid w:val="001A42AD"/>
    <w:rsid w:val="001A46D6"/>
    <w:rsid w:val="001A4846"/>
    <w:rsid w:val="001A5105"/>
    <w:rsid w:val="001A57E5"/>
    <w:rsid w:val="001A5848"/>
    <w:rsid w:val="001A597A"/>
    <w:rsid w:val="001A5C3A"/>
    <w:rsid w:val="001A64DB"/>
    <w:rsid w:val="001A69F3"/>
    <w:rsid w:val="001A71E2"/>
    <w:rsid w:val="001A7335"/>
    <w:rsid w:val="001A743E"/>
    <w:rsid w:val="001A7940"/>
    <w:rsid w:val="001B043A"/>
    <w:rsid w:val="001B08CB"/>
    <w:rsid w:val="001B0DB5"/>
    <w:rsid w:val="001B105E"/>
    <w:rsid w:val="001B123E"/>
    <w:rsid w:val="001B1819"/>
    <w:rsid w:val="001B1948"/>
    <w:rsid w:val="001B1C36"/>
    <w:rsid w:val="001B1F39"/>
    <w:rsid w:val="001B207B"/>
    <w:rsid w:val="001B2322"/>
    <w:rsid w:val="001B2992"/>
    <w:rsid w:val="001B2A97"/>
    <w:rsid w:val="001B3E48"/>
    <w:rsid w:val="001B47B7"/>
    <w:rsid w:val="001B47BE"/>
    <w:rsid w:val="001B4812"/>
    <w:rsid w:val="001B4A55"/>
    <w:rsid w:val="001B4F77"/>
    <w:rsid w:val="001B51CF"/>
    <w:rsid w:val="001B5580"/>
    <w:rsid w:val="001B55C2"/>
    <w:rsid w:val="001B767A"/>
    <w:rsid w:val="001B76F5"/>
    <w:rsid w:val="001C0265"/>
    <w:rsid w:val="001C02CB"/>
    <w:rsid w:val="001C0617"/>
    <w:rsid w:val="001C1039"/>
    <w:rsid w:val="001C1731"/>
    <w:rsid w:val="001C1AAC"/>
    <w:rsid w:val="001C1CE5"/>
    <w:rsid w:val="001C1DBE"/>
    <w:rsid w:val="001C2968"/>
    <w:rsid w:val="001C2BB0"/>
    <w:rsid w:val="001C37E4"/>
    <w:rsid w:val="001C4AA7"/>
    <w:rsid w:val="001C4D20"/>
    <w:rsid w:val="001C5D89"/>
    <w:rsid w:val="001C6489"/>
    <w:rsid w:val="001C6FCE"/>
    <w:rsid w:val="001C7719"/>
    <w:rsid w:val="001C78E7"/>
    <w:rsid w:val="001C7E6F"/>
    <w:rsid w:val="001D01B0"/>
    <w:rsid w:val="001D030D"/>
    <w:rsid w:val="001D04B5"/>
    <w:rsid w:val="001D0875"/>
    <w:rsid w:val="001D0BBE"/>
    <w:rsid w:val="001D0F09"/>
    <w:rsid w:val="001D118C"/>
    <w:rsid w:val="001D11A5"/>
    <w:rsid w:val="001D134C"/>
    <w:rsid w:val="001D1BDF"/>
    <w:rsid w:val="001D1BE0"/>
    <w:rsid w:val="001D1CBC"/>
    <w:rsid w:val="001D2444"/>
    <w:rsid w:val="001D26B6"/>
    <w:rsid w:val="001D273F"/>
    <w:rsid w:val="001D28BC"/>
    <w:rsid w:val="001D298F"/>
    <w:rsid w:val="001D29D4"/>
    <w:rsid w:val="001D2DD8"/>
    <w:rsid w:val="001D2E16"/>
    <w:rsid w:val="001D2E8F"/>
    <w:rsid w:val="001D2F68"/>
    <w:rsid w:val="001D39FD"/>
    <w:rsid w:val="001D3D4D"/>
    <w:rsid w:val="001D4125"/>
    <w:rsid w:val="001D48D4"/>
    <w:rsid w:val="001D50C9"/>
    <w:rsid w:val="001D5504"/>
    <w:rsid w:val="001D558E"/>
    <w:rsid w:val="001D5734"/>
    <w:rsid w:val="001D5BC1"/>
    <w:rsid w:val="001D6B12"/>
    <w:rsid w:val="001D6F74"/>
    <w:rsid w:val="001D7294"/>
    <w:rsid w:val="001D795E"/>
    <w:rsid w:val="001D799A"/>
    <w:rsid w:val="001D7C57"/>
    <w:rsid w:val="001E06EF"/>
    <w:rsid w:val="001E0B32"/>
    <w:rsid w:val="001E0BE4"/>
    <w:rsid w:val="001E0DE6"/>
    <w:rsid w:val="001E168A"/>
    <w:rsid w:val="001E2896"/>
    <w:rsid w:val="001E2988"/>
    <w:rsid w:val="001E2E30"/>
    <w:rsid w:val="001E2F71"/>
    <w:rsid w:val="001E327A"/>
    <w:rsid w:val="001E351B"/>
    <w:rsid w:val="001E35B1"/>
    <w:rsid w:val="001E376A"/>
    <w:rsid w:val="001E3E22"/>
    <w:rsid w:val="001E4141"/>
    <w:rsid w:val="001E427A"/>
    <w:rsid w:val="001E43F9"/>
    <w:rsid w:val="001E4596"/>
    <w:rsid w:val="001E475C"/>
    <w:rsid w:val="001E4805"/>
    <w:rsid w:val="001E4A6D"/>
    <w:rsid w:val="001E5609"/>
    <w:rsid w:val="001E560B"/>
    <w:rsid w:val="001E563E"/>
    <w:rsid w:val="001E5712"/>
    <w:rsid w:val="001E57C7"/>
    <w:rsid w:val="001E584B"/>
    <w:rsid w:val="001E6203"/>
    <w:rsid w:val="001E676B"/>
    <w:rsid w:val="001E70D9"/>
    <w:rsid w:val="001E7299"/>
    <w:rsid w:val="001E72F1"/>
    <w:rsid w:val="001E77F4"/>
    <w:rsid w:val="001F0070"/>
    <w:rsid w:val="001F01C6"/>
    <w:rsid w:val="001F07EE"/>
    <w:rsid w:val="001F0A8B"/>
    <w:rsid w:val="001F0D43"/>
    <w:rsid w:val="001F1109"/>
    <w:rsid w:val="001F121A"/>
    <w:rsid w:val="001F1326"/>
    <w:rsid w:val="001F19FD"/>
    <w:rsid w:val="001F1CA8"/>
    <w:rsid w:val="001F2087"/>
    <w:rsid w:val="001F263D"/>
    <w:rsid w:val="001F2A18"/>
    <w:rsid w:val="001F2A9F"/>
    <w:rsid w:val="001F2C5C"/>
    <w:rsid w:val="001F343E"/>
    <w:rsid w:val="001F46F6"/>
    <w:rsid w:val="001F4AC5"/>
    <w:rsid w:val="001F4C28"/>
    <w:rsid w:val="001F524A"/>
    <w:rsid w:val="001F62B9"/>
    <w:rsid w:val="001F6C74"/>
    <w:rsid w:val="001F6EA9"/>
    <w:rsid w:val="001F781C"/>
    <w:rsid w:val="001F79AB"/>
    <w:rsid w:val="001F7AE9"/>
    <w:rsid w:val="00200717"/>
    <w:rsid w:val="00200AC4"/>
    <w:rsid w:val="00200C28"/>
    <w:rsid w:val="00200CF9"/>
    <w:rsid w:val="00200D4C"/>
    <w:rsid w:val="00200D93"/>
    <w:rsid w:val="00201017"/>
    <w:rsid w:val="0020117E"/>
    <w:rsid w:val="002015B5"/>
    <w:rsid w:val="00201F1D"/>
    <w:rsid w:val="00203379"/>
    <w:rsid w:val="002035ED"/>
    <w:rsid w:val="00203933"/>
    <w:rsid w:val="0020437C"/>
    <w:rsid w:val="00204884"/>
    <w:rsid w:val="0020492D"/>
    <w:rsid w:val="00204A7E"/>
    <w:rsid w:val="00204E05"/>
    <w:rsid w:val="00204F87"/>
    <w:rsid w:val="0020515A"/>
    <w:rsid w:val="00205718"/>
    <w:rsid w:val="002058EC"/>
    <w:rsid w:val="00205BB4"/>
    <w:rsid w:val="00205DF6"/>
    <w:rsid w:val="00205E9D"/>
    <w:rsid w:val="00205F28"/>
    <w:rsid w:val="002061F6"/>
    <w:rsid w:val="00206ADA"/>
    <w:rsid w:val="00206CBB"/>
    <w:rsid w:val="00206D1D"/>
    <w:rsid w:val="00206D60"/>
    <w:rsid w:val="00206F2C"/>
    <w:rsid w:val="00207816"/>
    <w:rsid w:val="0021042F"/>
    <w:rsid w:val="00210A4C"/>
    <w:rsid w:val="00210B1D"/>
    <w:rsid w:val="00210D7D"/>
    <w:rsid w:val="00211677"/>
    <w:rsid w:val="002120EF"/>
    <w:rsid w:val="00212206"/>
    <w:rsid w:val="00212932"/>
    <w:rsid w:val="00212D73"/>
    <w:rsid w:val="00212F07"/>
    <w:rsid w:val="0021303E"/>
    <w:rsid w:val="002135F6"/>
    <w:rsid w:val="0021382D"/>
    <w:rsid w:val="00213A3D"/>
    <w:rsid w:val="00213BEE"/>
    <w:rsid w:val="00213C32"/>
    <w:rsid w:val="00213CA2"/>
    <w:rsid w:val="00213F34"/>
    <w:rsid w:val="00213F52"/>
    <w:rsid w:val="00214884"/>
    <w:rsid w:val="002149C0"/>
    <w:rsid w:val="00215196"/>
    <w:rsid w:val="002157D5"/>
    <w:rsid w:val="00215BC0"/>
    <w:rsid w:val="00215F01"/>
    <w:rsid w:val="00216105"/>
    <w:rsid w:val="00216B8A"/>
    <w:rsid w:val="00216D40"/>
    <w:rsid w:val="00217940"/>
    <w:rsid w:val="00217AAE"/>
    <w:rsid w:val="00220786"/>
    <w:rsid w:val="00220811"/>
    <w:rsid w:val="0022090E"/>
    <w:rsid w:val="00220A48"/>
    <w:rsid w:val="0022140C"/>
    <w:rsid w:val="0022175B"/>
    <w:rsid w:val="00221F70"/>
    <w:rsid w:val="00222149"/>
    <w:rsid w:val="002223E8"/>
    <w:rsid w:val="002229D6"/>
    <w:rsid w:val="00222DA8"/>
    <w:rsid w:val="0022319A"/>
    <w:rsid w:val="00223527"/>
    <w:rsid w:val="00223563"/>
    <w:rsid w:val="00223D8F"/>
    <w:rsid w:val="00224209"/>
    <w:rsid w:val="002246FB"/>
    <w:rsid w:val="002254C6"/>
    <w:rsid w:val="00225B87"/>
    <w:rsid w:val="00225F36"/>
    <w:rsid w:val="002261EB"/>
    <w:rsid w:val="0022629F"/>
    <w:rsid w:val="002273F8"/>
    <w:rsid w:val="0022752D"/>
    <w:rsid w:val="002275E5"/>
    <w:rsid w:val="002279C5"/>
    <w:rsid w:val="00227B25"/>
    <w:rsid w:val="002302AD"/>
    <w:rsid w:val="00230459"/>
    <w:rsid w:val="002305F8"/>
    <w:rsid w:val="002312E1"/>
    <w:rsid w:val="0023143A"/>
    <w:rsid w:val="00231798"/>
    <w:rsid w:val="00231A69"/>
    <w:rsid w:val="00231E78"/>
    <w:rsid w:val="00231EA7"/>
    <w:rsid w:val="00231ED9"/>
    <w:rsid w:val="00232053"/>
    <w:rsid w:val="0023212B"/>
    <w:rsid w:val="0023215C"/>
    <w:rsid w:val="00232200"/>
    <w:rsid w:val="002324F4"/>
    <w:rsid w:val="00232C05"/>
    <w:rsid w:val="0023308A"/>
    <w:rsid w:val="002330B4"/>
    <w:rsid w:val="0023341F"/>
    <w:rsid w:val="0023347B"/>
    <w:rsid w:val="00233F9C"/>
    <w:rsid w:val="00233FD8"/>
    <w:rsid w:val="00234136"/>
    <w:rsid w:val="0023420D"/>
    <w:rsid w:val="00234611"/>
    <w:rsid w:val="0023467C"/>
    <w:rsid w:val="00235193"/>
    <w:rsid w:val="00235242"/>
    <w:rsid w:val="002356E9"/>
    <w:rsid w:val="00235EF8"/>
    <w:rsid w:val="00235F91"/>
    <w:rsid w:val="00236082"/>
    <w:rsid w:val="0023611C"/>
    <w:rsid w:val="002364DB"/>
    <w:rsid w:val="002368EC"/>
    <w:rsid w:val="00236D0E"/>
    <w:rsid w:val="00237342"/>
    <w:rsid w:val="00237409"/>
    <w:rsid w:val="00237C37"/>
    <w:rsid w:val="002409D0"/>
    <w:rsid w:val="00240A20"/>
    <w:rsid w:val="00240BD2"/>
    <w:rsid w:val="002413B0"/>
    <w:rsid w:val="002414E9"/>
    <w:rsid w:val="00241BA9"/>
    <w:rsid w:val="00241D12"/>
    <w:rsid w:val="00242432"/>
    <w:rsid w:val="0024244E"/>
    <w:rsid w:val="00242EF7"/>
    <w:rsid w:val="00242FE4"/>
    <w:rsid w:val="00242FE7"/>
    <w:rsid w:val="0024339D"/>
    <w:rsid w:val="00243534"/>
    <w:rsid w:val="00243553"/>
    <w:rsid w:val="00243956"/>
    <w:rsid w:val="00243C6F"/>
    <w:rsid w:val="00244236"/>
    <w:rsid w:val="002444D3"/>
    <w:rsid w:val="00245F57"/>
    <w:rsid w:val="0024664C"/>
    <w:rsid w:val="002467B2"/>
    <w:rsid w:val="002468CB"/>
    <w:rsid w:val="0024691B"/>
    <w:rsid w:val="00246E7A"/>
    <w:rsid w:val="0024721F"/>
    <w:rsid w:val="00247531"/>
    <w:rsid w:val="00247563"/>
    <w:rsid w:val="002478A8"/>
    <w:rsid w:val="00247DCA"/>
    <w:rsid w:val="0025037F"/>
    <w:rsid w:val="002504C6"/>
    <w:rsid w:val="002511BE"/>
    <w:rsid w:val="00251250"/>
    <w:rsid w:val="00251A9E"/>
    <w:rsid w:val="00251E0B"/>
    <w:rsid w:val="00253498"/>
    <w:rsid w:val="0025356C"/>
    <w:rsid w:val="00253FBB"/>
    <w:rsid w:val="002547FB"/>
    <w:rsid w:val="00254856"/>
    <w:rsid w:val="0025583C"/>
    <w:rsid w:val="00255EC4"/>
    <w:rsid w:val="00256465"/>
    <w:rsid w:val="002568D1"/>
    <w:rsid w:val="00256B20"/>
    <w:rsid w:val="00256B71"/>
    <w:rsid w:val="0025703B"/>
    <w:rsid w:val="00257A3D"/>
    <w:rsid w:val="00257F97"/>
    <w:rsid w:val="002602F5"/>
    <w:rsid w:val="00260510"/>
    <w:rsid w:val="00260540"/>
    <w:rsid w:val="00260CA3"/>
    <w:rsid w:val="00260EC9"/>
    <w:rsid w:val="00260FD4"/>
    <w:rsid w:val="002617AF"/>
    <w:rsid w:val="00261CA9"/>
    <w:rsid w:val="002628E5"/>
    <w:rsid w:val="002629BD"/>
    <w:rsid w:val="00262B72"/>
    <w:rsid w:val="00262DA1"/>
    <w:rsid w:val="00262DCE"/>
    <w:rsid w:val="002630F4"/>
    <w:rsid w:val="00263305"/>
    <w:rsid w:val="00263891"/>
    <w:rsid w:val="00263894"/>
    <w:rsid w:val="002639C1"/>
    <w:rsid w:val="00264805"/>
    <w:rsid w:val="00264F23"/>
    <w:rsid w:val="0026530C"/>
    <w:rsid w:val="00265382"/>
    <w:rsid w:val="0026542E"/>
    <w:rsid w:val="0026599C"/>
    <w:rsid w:val="00265B91"/>
    <w:rsid w:val="00266334"/>
    <w:rsid w:val="002669C8"/>
    <w:rsid w:val="00267133"/>
    <w:rsid w:val="002677E3"/>
    <w:rsid w:val="00267A8C"/>
    <w:rsid w:val="00267D58"/>
    <w:rsid w:val="00267F8F"/>
    <w:rsid w:val="00270A83"/>
    <w:rsid w:val="00270E97"/>
    <w:rsid w:val="002721A1"/>
    <w:rsid w:val="0027230D"/>
    <w:rsid w:val="002729D7"/>
    <w:rsid w:val="00272BD8"/>
    <w:rsid w:val="00272C8E"/>
    <w:rsid w:val="00272D06"/>
    <w:rsid w:val="00273063"/>
    <w:rsid w:val="002730D1"/>
    <w:rsid w:val="0027337F"/>
    <w:rsid w:val="0027376A"/>
    <w:rsid w:val="0027388C"/>
    <w:rsid w:val="00273978"/>
    <w:rsid w:val="00273982"/>
    <w:rsid w:val="00273CDB"/>
    <w:rsid w:val="00273F56"/>
    <w:rsid w:val="0027454A"/>
    <w:rsid w:val="0027459A"/>
    <w:rsid w:val="00274854"/>
    <w:rsid w:val="00274894"/>
    <w:rsid w:val="00274AD5"/>
    <w:rsid w:val="0027573C"/>
    <w:rsid w:val="00275765"/>
    <w:rsid w:val="00275837"/>
    <w:rsid w:val="0027659D"/>
    <w:rsid w:val="00276814"/>
    <w:rsid w:val="00276B4B"/>
    <w:rsid w:val="00276F9A"/>
    <w:rsid w:val="002779C6"/>
    <w:rsid w:val="002801A4"/>
    <w:rsid w:val="002801DF"/>
    <w:rsid w:val="00280431"/>
    <w:rsid w:val="0028090C"/>
    <w:rsid w:val="00280BF9"/>
    <w:rsid w:val="00280F14"/>
    <w:rsid w:val="002813BA"/>
    <w:rsid w:val="002815D2"/>
    <w:rsid w:val="0028199D"/>
    <w:rsid w:val="0028238D"/>
    <w:rsid w:val="00282809"/>
    <w:rsid w:val="00282B5C"/>
    <w:rsid w:val="00283500"/>
    <w:rsid w:val="00283724"/>
    <w:rsid w:val="00283D31"/>
    <w:rsid w:val="00284464"/>
    <w:rsid w:val="00284B79"/>
    <w:rsid w:val="00284CCB"/>
    <w:rsid w:val="00284E47"/>
    <w:rsid w:val="00284F1E"/>
    <w:rsid w:val="00285149"/>
    <w:rsid w:val="00285268"/>
    <w:rsid w:val="0028546F"/>
    <w:rsid w:val="00285ADC"/>
    <w:rsid w:val="00285C27"/>
    <w:rsid w:val="00285C33"/>
    <w:rsid w:val="00285E7F"/>
    <w:rsid w:val="00285F06"/>
    <w:rsid w:val="00286BB4"/>
    <w:rsid w:val="00286D2A"/>
    <w:rsid w:val="00286FF8"/>
    <w:rsid w:val="00287450"/>
    <w:rsid w:val="00287804"/>
    <w:rsid w:val="00287C33"/>
    <w:rsid w:val="00290105"/>
    <w:rsid w:val="00290333"/>
    <w:rsid w:val="002903C7"/>
    <w:rsid w:val="00290666"/>
    <w:rsid w:val="00290D04"/>
    <w:rsid w:val="00291A05"/>
    <w:rsid w:val="00291ABE"/>
    <w:rsid w:val="00292096"/>
    <w:rsid w:val="00292568"/>
    <w:rsid w:val="00292C5A"/>
    <w:rsid w:val="0029370A"/>
    <w:rsid w:val="002937CF"/>
    <w:rsid w:val="00293921"/>
    <w:rsid w:val="002939DE"/>
    <w:rsid w:val="002940A1"/>
    <w:rsid w:val="00294431"/>
    <w:rsid w:val="002945B5"/>
    <w:rsid w:val="0029533A"/>
    <w:rsid w:val="002956C8"/>
    <w:rsid w:val="00295ED4"/>
    <w:rsid w:val="00296050"/>
    <w:rsid w:val="002960E3"/>
    <w:rsid w:val="00296B8A"/>
    <w:rsid w:val="00296E03"/>
    <w:rsid w:val="00296F9B"/>
    <w:rsid w:val="00297678"/>
    <w:rsid w:val="002A02DB"/>
    <w:rsid w:val="002A1251"/>
    <w:rsid w:val="002A12BD"/>
    <w:rsid w:val="002A1A15"/>
    <w:rsid w:val="002A1B61"/>
    <w:rsid w:val="002A2947"/>
    <w:rsid w:val="002A2F5C"/>
    <w:rsid w:val="002A372E"/>
    <w:rsid w:val="002A3D21"/>
    <w:rsid w:val="002A3FED"/>
    <w:rsid w:val="002A3FFE"/>
    <w:rsid w:val="002A46A0"/>
    <w:rsid w:val="002A4853"/>
    <w:rsid w:val="002A4B03"/>
    <w:rsid w:val="002A50B4"/>
    <w:rsid w:val="002A5181"/>
    <w:rsid w:val="002A5BE9"/>
    <w:rsid w:val="002A5DE1"/>
    <w:rsid w:val="002A6604"/>
    <w:rsid w:val="002A66D8"/>
    <w:rsid w:val="002A6847"/>
    <w:rsid w:val="002A6957"/>
    <w:rsid w:val="002A6B92"/>
    <w:rsid w:val="002A6B9F"/>
    <w:rsid w:val="002A6D81"/>
    <w:rsid w:val="002A6FEF"/>
    <w:rsid w:val="002A7030"/>
    <w:rsid w:val="002A7288"/>
    <w:rsid w:val="002B007E"/>
    <w:rsid w:val="002B016D"/>
    <w:rsid w:val="002B0912"/>
    <w:rsid w:val="002B0E72"/>
    <w:rsid w:val="002B10B1"/>
    <w:rsid w:val="002B141D"/>
    <w:rsid w:val="002B1829"/>
    <w:rsid w:val="002B1A5E"/>
    <w:rsid w:val="002B1AD3"/>
    <w:rsid w:val="002B1B67"/>
    <w:rsid w:val="002B1CD7"/>
    <w:rsid w:val="002B1FF1"/>
    <w:rsid w:val="002B2277"/>
    <w:rsid w:val="002B23E5"/>
    <w:rsid w:val="002B2728"/>
    <w:rsid w:val="002B2FFC"/>
    <w:rsid w:val="002B3193"/>
    <w:rsid w:val="002B3292"/>
    <w:rsid w:val="002B49C7"/>
    <w:rsid w:val="002B4E69"/>
    <w:rsid w:val="002B4EE5"/>
    <w:rsid w:val="002B5506"/>
    <w:rsid w:val="002B569D"/>
    <w:rsid w:val="002B57C3"/>
    <w:rsid w:val="002B5C83"/>
    <w:rsid w:val="002B6150"/>
    <w:rsid w:val="002B67D0"/>
    <w:rsid w:val="002B6960"/>
    <w:rsid w:val="002B69A4"/>
    <w:rsid w:val="002B6CA7"/>
    <w:rsid w:val="002B6ED5"/>
    <w:rsid w:val="002B7228"/>
    <w:rsid w:val="002B7C0C"/>
    <w:rsid w:val="002B7C14"/>
    <w:rsid w:val="002B7DBE"/>
    <w:rsid w:val="002C00AD"/>
    <w:rsid w:val="002C0CA8"/>
    <w:rsid w:val="002C0DC1"/>
    <w:rsid w:val="002C12E2"/>
    <w:rsid w:val="002C1FA7"/>
    <w:rsid w:val="002C29E4"/>
    <w:rsid w:val="002C2BBD"/>
    <w:rsid w:val="002C2CE3"/>
    <w:rsid w:val="002C2E46"/>
    <w:rsid w:val="002C3040"/>
    <w:rsid w:val="002C348C"/>
    <w:rsid w:val="002C3759"/>
    <w:rsid w:val="002C3942"/>
    <w:rsid w:val="002C3A3F"/>
    <w:rsid w:val="002C49AF"/>
    <w:rsid w:val="002C4DF5"/>
    <w:rsid w:val="002C52EF"/>
    <w:rsid w:val="002C5369"/>
    <w:rsid w:val="002C53F1"/>
    <w:rsid w:val="002C5581"/>
    <w:rsid w:val="002C559B"/>
    <w:rsid w:val="002C5640"/>
    <w:rsid w:val="002C5B98"/>
    <w:rsid w:val="002C61A4"/>
    <w:rsid w:val="002C7E07"/>
    <w:rsid w:val="002D0119"/>
    <w:rsid w:val="002D01B2"/>
    <w:rsid w:val="002D025C"/>
    <w:rsid w:val="002D04E8"/>
    <w:rsid w:val="002D0966"/>
    <w:rsid w:val="002D14FC"/>
    <w:rsid w:val="002D1777"/>
    <w:rsid w:val="002D17DE"/>
    <w:rsid w:val="002D1875"/>
    <w:rsid w:val="002D1AF3"/>
    <w:rsid w:val="002D1B8A"/>
    <w:rsid w:val="002D26C1"/>
    <w:rsid w:val="002D2E0C"/>
    <w:rsid w:val="002D31DE"/>
    <w:rsid w:val="002D3263"/>
    <w:rsid w:val="002D361D"/>
    <w:rsid w:val="002D36AC"/>
    <w:rsid w:val="002D37FA"/>
    <w:rsid w:val="002D387B"/>
    <w:rsid w:val="002D3DF9"/>
    <w:rsid w:val="002D3EB6"/>
    <w:rsid w:val="002D3F80"/>
    <w:rsid w:val="002D41F1"/>
    <w:rsid w:val="002D42EC"/>
    <w:rsid w:val="002D4B16"/>
    <w:rsid w:val="002D4CDC"/>
    <w:rsid w:val="002D4F64"/>
    <w:rsid w:val="002D550E"/>
    <w:rsid w:val="002D5A27"/>
    <w:rsid w:val="002D5E1A"/>
    <w:rsid w:val="002D5FCD"/>
    <w:rsid w:val="002D61A3"/>
    <w:rsid w:val="002D65BC"/>
    <w:rsid w:val="002D6D48"/>
    <w:rsid w:val="002D6D7A"/>
    <w:rsid w:val="002D6FC2"/>
    <w:rsid w:val="002D73CD"/>
    <w:rsid w:val="002D7828"/>
    <w:rsid w:val="002D7D21"/>
    <w:rsid w:val="002D7ED3"/>
    <w:rsid w:val="002D7F7B"/>
    <w:rsid w:val="002E0488"/>
    <w:rsid w:val="002E04BA"/>
    <w:rsid w:val="002E098A"/>
    <w:rsid w:val="002E09A6"/>
    <w:rsid w:val="002E1639"/>
    <w:rsid w:val="002E1D8F"/>
    <w:rsid w:val="002E1FFA"/>
    <w:rsid w:val="002E236B"/>
    <w:rsid w:val="002E245E"/>
    <w:rsid w:val="002E27D5"/>
    <w:rsid w:val="002E2E5F"/>
    <w:rsid w:val="002E2F94"/>
    <w:rsid w:val="002E31DC"/>
    <w:rsid w:val="002E343B"/>
    <w:rsid w:val="002E34DD"/>
    <w:rsid w:val="002E3545"/>
    <w:rsid w:val="002E37D0"/>
    <w:rsid w:val="002E3A5A"/>
    <w:rsid w:val="002E4204"/>
    <w:rsid w:val="002E4314"/>
    <w:rsid w:val="002E45E7"/>
    <w:rsid w:val="002E4885"/>
    <w:rsid w:val="002E5008"/>
    <w:rsid w:val="002E5C9E"/>
    <w:rsid w:val="002E5F70"/>
    <w:rsid w:val="002E604E"/>
    <w:rsid w:val="002E6061"/>
    <w:rsid w:val="002E61ED"/>
    <w:rsid w:val="002E6748"/>
    <w:rsid w:val="002E679E"/>
    <w:rsid w:val="002E6DBB"/>
    <w:rsid w:val="002E7007"/>
    <w:rsid w:val="002E7062"/>
    <w:rsid w:val="002E767E"/>
    <w:rsid w:val="002E7AB0"/>
    <w:rsid w:val="002E7E6F"/>
    <w:rsid w:val="002F011C"/>
    <w:rsid w:val="002F020B"/>
    <w:rsid w:val="002F0E96"/>
    <w:rsid w:val="002F0EB4"/>
    <w:rsid w:val="002F12EE"/>
    <w:rsid w:val="002F1C34"/>
    <w:rsid w:val="002F1CAB"/>
    <w:rsid w:val="002F1DED"/>
    <w:rsid w:val="002F275C"/>
    <w:rsid w:val="002F286E"/>
    <w:rsid w:val="002F28F2"/>
    <w:rsid w:val="002F2A90"/>
    <w:rsid w:val="002F301D"/>
    <w:rsid w:val="002F35A4"/>
    <w:rsid w:val="002F3626"/>
    <w:rsid w:val="002F3889"/>
    <w:rsid w:val="002F3EA0"/>
    <w:rsid w:val="002F547B"/>
    <w:rsid w:val="002F5670"/>
    <w:rsid w:val="002F58B9"/>
    <w:rsid w:val="002F5A3C"/>
    <w:rsid w:val="002F5C62"/>
    <w:rsid w:val="002F5D5E"/>
    <w:rsid w:val="002F6177"/>
    <w:rsid w:val="002F6655"/>
    <w:rsid w:val="002F6EA1"/>
    <w:rsid w:val="002F71F1"/>
    <w:rsid w:val="002F7217"/>
    <w:rsid w:val="002F72C4"/>
    <w:rsid w:val="002F7479"/>
    <w:rsid w:val="002F7658"/>
    <w:rsid w:val="002F7701"/>
    <w:rsid w:val="002F7A1C"/>
    <w:rsid w:val="002F7B6E"/>
    <w:rsid w:val="00300F2E"/>
    <w:rsid w:val="00301805"/>
    <w:rsid w:val="00301EC1"/>
    <w:rsid w:val="00302031"/>
    <w:rsid w:val="00302137"/>
    <w:rsid w:val="00303975"/>
    <w:rsid w:val="003039A9"/>
    <w:rsid w:val="003039CE"/>
    <w:rsid w:val="00303A30"/>
    <w:rsid w:val="00303A9C"/>
    <w:rsid w:val="003041B3"/>
    <w:rsid w:val="00304347"/>
    <w:rsid w:val="00304705"/>
    <w:rsid w:val="003057EF"/>
    <w:rsid w:val="00305AB4"/>
    <w:rsid w:val="00305E99"/>
    <w:rsid w:val="00306555"/>
    <w:rsid w:val="00306739"/>
    <w:rsid w:val="00306944"/>
    <w:rsid w:val="00307607"/>
    <w:rsid w:val="003077EC"/>
    <w:rsid w:val="003104E8"/>
    <w:rsid w:val="00310669"/>
    <w:rsid w:val="00310778"/>
    <w:rsid w:val="00310B72"/>
    <w:rsid w:val="00311062"/>
    <w:rsid w:val="00311557"/>
    <w:rsid w:val="00311850"/>
    <w:rsid w:val="00311C2C"/>
    <w:rsid w:val="00311EAA"/>
    <w:rsid w:val="00312301"/>
    <w:rsid w:val="003126D0"/>
    <w:rsid w:val="00312A4F"/>
    <w:rsid w:val="00312A9D"/>
    <w:rsid w:val="00312D6E"/>
    <w:rsid w:val="003131BD"/>
    <w:rsid w:val="00313389"/>
    <w:rsid w:val="003137D3"/>
    <w:rsid w:val="00313D02"/>
    <w:rsid w:val="00314436"/>
    <w:rsid w:val="0031479D"/>
    <w:rsid w:val="003148FD"/>
    <w:rsid w:val="00314B52"/>
    <w:rsid w:val="0031503D"/>
    <w:rsid w:val="003154AE"/>
    <w:rsid w:val="00315D36"/>
    <w:rsid w:val="00316557"/>
    <w:rsid w:val="00316BCC"/>
    <w:rsid w:val="003175BB"/>
    <w:rsid w:val="00317A6A"/>
    <w:rsid w:val="00317AF9"/>
    <w:rsid w:val="00317E11"/>
    <w:rsid w:val="00320545"/>
    <w:rsid w:val="00320963"/>
    <w:rsid w:val="00320A63"/>
    <w:rsid w:val="00320C4B"/>
    <w:rsid w:val="00320F54"/>
    <w:rsid w:val="00321E1A"/>
    <w:rsid w:val="003223AD"/>
    <w:rsid w:val="00322702"/>
    <w:rsid w:val="003229BC"/>
    <w:rsid w:val="00322A71"/>
    <w:rsid w:val="003236FE"/>
    <w:rsid w:val="003237E7"/>
    <w:rsid w:val="003239A0"/>
    <w:rsid w:val="0032418E"/>
    <w:rsid w:val="00324255"/>
    <w:rsid w:val="003242C1"/>
    <w:rsid w:val="00324483"/>
    <w:rsid w:val="003245A6"/>
    <w:rsid w:val="0032474E"/>
    <w:rsid w:val="00324A0C"/>
    <w:rsid w:val="00324BA2"/>
    <w:rsid w:val="003255C0"/>
    <w:rsid w:val="00325878"/>
    <w:rsid w:val="003260BC"/>
    <w:rsid w:val="00326397"/>
    <w:rsid w:val="003271A7"/>
    <w:rsid w:val="003272B7"/>
    <w:rsid w:val="003274EB"/>
    <w:rsid w:val="0032774B"/>
    <w:rsid w:val="00327C8C"/>
    <w:rsid w:val="00327F45"/>
    <w:rsid w:val="0033064B"/>
    <w:rsid w:val="003307A6"/>
    <w:rsid w:val="00330C70"/>
    <w:rsid w:val="00330EDA"/>
    <w:rsid w:val="00331603"/>
    <w:rsid w:val="0033181F"/>
    <w:rsid w:val="00331C96"/>
    <w:rsid w:val="00331E0B"/>
    <w:rsid w:val="003323AB"/>
    <w:rsid w:val="003330BB"/>
    <w:rsid w:val="0033310D"/>
    <w:rsid w:val="0033317B"/>
    <w:rsid w:val="0033397C"/>
    <w:rsid w:val="00333A77"/>
    <w:rsid w:val="00333CAE"/>
    <w:rsid w:val="0033402F"/>
    <w:rsid w:val="00334043"/>
    <w:rsid w:val="003342C8"/>
    <w:rsid w:val="0033438A"/>
    <w:rsid w:val="003343E8"/>
    <w:rsid w:val="003357F3"/>
    <w:rsid w:val="00335BCC"/>
    <w:rsid w:val="00335D5B"/>
    <w:rsid w:val="00335E1E"/>
    <w:rsid w:val="00336017"/>
    <w:rsid w:val="003361F8"/>
    <w:rsid w:val="00336572"/>
    <w:rsid w:val="00337146"/>
    <w:rsid w:val="0033740A"/>
    <w:rsid w:val="003377ED"/>
    <w:rsid w:val="003378AE"/>
    <w:rsid w:val="00337B99"/>
    <w:rsid w:val="00337E95"/>
    <w:rsid w:val="00337EAA"/>
    <w:rsid w:val="00341369"/>
    <w:rsid w:val="003415AB"/>
    <w:rsid w:val="00341A8E"/>
    <w:rsid w:val="00342426"/>
    <w:rsid w:val="003425F9"/>
    <w:rsid w:val="00342861"/>
    <w:rsid w:val="00342C2D"/>
    <w:rsid w:val="0034345F"/>
    <w:rsid w:val="00343A2E"/>
    <w:rsid w:val="0034448E"/>
    <w:rsid w:val="003444AF"/>
    <w:rsid w:val="003449FC"/>
    <w:rsid w:val="00345E1C"/>
    <w:rsid w:val="00345E91"/>
    <w:rsid w:val="00345FB2"/>
    <w:rsid w:val="0034616A"/>
    <w:rsid w:val="00346210"/>
    <w:rsid w:val="0034684C"/>
    <w:rsid w:val="00346AC3"/>
    <w:rsid w:val="003473B2"/>
    <w:rsid w:val="00347B5F"/>
    <w:rsid w:val="00350146"/>
    <w:rsid w:val="003508F8"/>
    <w:rsid w:val="00351930"/>
    <w:rsid w:val="0035197B"/>
    <w:rsid w:val="00352082"/>
    <w:rsid w:val="00352455"/>
    <w:rsid w:val="0035281F"/>
    <w:rsid w:val="00352A8E"/>
    <w:rsid w:val="003530C1"/>
    <w:rsid w:val="003533D1"/>
    <w:rsid w:val="003536A2"/>
    <w:rsid w:val="00353D8A"/>
    <w:rsid w:val="00353EF4"/>
    <w:rsid w:val="003546B7"/>
    <w:rsid w:val="003548E4"/>
    <w:rsid w:val="00354B3C"/>
    <w:rsid w:val="00354F24"/>
    <w:rsid w:val="003550B8"/>
    <w:rsid w:val="003555E0"/>
    <w:rsid w:val="00355D71"/>
    <w:rsid w:val="00357146"/>
    <w:rsid w:val="003577EA"/>
    <w:rsid w:val="00357C4A"/>
    <w:rsid w:val="00357DD1"/>
    <w:rsid w:val="00360888"/>
    <w:rsid w:val="00361AC2"/>
    <w:rsid w:val="00361EE2"/>
    <w:rsid w:val="00361F6B"/>
    <w:rsid w:val="003620D0"/>
    <w:rsid w:val="0036249F"/>
    <w:rsid w:val="00362F60"/>
    <w:rsid w:val="00363311"/>
    <w:rsid w:val="003633B4"/>
    <w:rsid w:val="003633C1"/>
    <w:rsid w:val="003634A1"/>
    <w:rsid w:val="00363E75"/>
    <w:rsid w:val="00363FD2"/>
    <w:rsid w:val="00364680"/>
    <w:rsid w:val="0036567F"/>
    <w:rsid w:val="0036586B"/>
    <w:rsid w:val="003659BB"/>
    <w:rsid w:val="00365C1D"/>
    <w:rsid w:val="003661EC"/>
    <w:rsid w:val="00366279"/>
    <w:rsid w:val="00366379"/>
    <w:rsid w:val="003666AC"/>
    <w:rsid w:val="003673EC"/>
    <w:rsid w:val="00367599"/>
    <w:rsid w:val="00367C62"/>
    <w:rsid w:val="00367E76"/>
    <w:rsid w:val="00367ED4"/>
    <w:rsid w:val="0037059F"/>
    <w:rsid w:val="003707C1"/>
    <w:rsid w:val="00370942"/>
    <w:rsid w:val="00370B3F"/>
    <w:rsid w:val="00370C74"/>
    <w:rsid w:val="00370CAE"/>
    <w:rsid w:val="003710FE"/>
    <w:rsid w:val="0037192C"/>
    <w:rsid w:val="0037198B"/>
    <w:rsid w:val="00371EA9"/>
    <w:rsid w:val="00371FBE"/>
    <w:rsid w:val="0037265F"/>
    <w:rsid w:val="003727A4"/>
    <w:rsid w:val="00372B90"/>
    <w:rsid w:val="00373446"/>
    <w:rsid w:val="00373481"/>
    <w:rsid w:val="003736AB"/>
    <w:rsid w:val="00373E16"/>
    <w:rsid w:val="00374047"/>
    <w:rsid w:val="003745A6"/>
    <w:rsid w:val="003750AE"/>
    <w:rsid w:val="00375276"/>
    <w:rsid w:val="00375888"/>
    <w:rsid w:val="00375BE4"/>
    <w:rsid w:val="00375C6D"/>
    <w:rsid w:val="00375C8C"/>
    <w:rsid w:val="00375D9D"/>
    <w:rsid w:val="00375F39"/>
    <w:rsid w:val="00376D9E"/>
    <w:rsid w:val="00376DC9"/>
    <w:rsid w:val="00376EB6"/>
    <w:rsid w:val="00377032"/>
    <w:rsid w:val="00377059"/>
    <w:rsid w:val="003775D9"/>
    <w:rsid w:val="003778C3"/>
    <w:rsid w:val="003778F5"/>
    <w:rsid w:val="00377B68"/>
    <w:rsid w:val="00377C0B"/>
    <w:rsid w:val="00377DBA"/>
    <w:rsid w:val="00377E5B"/>
    <w:rsid w:val="0038064D"/>
    <w:rsid w:val="00380915"/>
    <w:rsid w:val="00380D20"/>
    <w:rsid w:val="00380EE4"/>
    <w:rsid w:val="00382269"/>
    <w:rsid w:val="0038290A"/>
    <w:rsid w:val="00382F61"/>
    <w:rsid w:val="00383187"/>
    <w:rsid w:val="00383217"/>
    <w:rsid w:val="00383250"/>
    <w:rsid w:val="003835DD"/>
    <w:rsid w:val="00383851"/>
    <w:rsid w:val="00383D0C"/>
    <w:rsid w:val="00383F32"/>
    <w:rsid w:val="00383F58"/>
    <w:rsid w:val="00384398"/>
    <w:rsid w:val="00384675"/>
    <w:rsid w:val="00384A8F"/>
    <w:rsid w:val="00384DD6"/>
    <w:rsid w:val="003854A4"/>
    <w:rsid w:val="0038556D"/>
    <w:rsid w:val="00385EA0"/>
    <w:rsid w:val="00385F20"/>
    <w:rsid w:val="00386009"/>
    <w:rsid w:val="00386066"/>
    <w:rsid w:val="003865C5"/>
    <w:rsid w:val="003867EF"/>
    <w:rsid w:val="0038684A"/>
    <w:rsid w:val="0038696C"/>
    <w:rsid w:val="00387134"/>
    <w:rsid w:val="003872DD"/>
    <w:rsid w:val="003873F0"/>
    <w:rsid w:val="003878CA"/>
    <w:rsid w:val="003878F6"/>
    <w:rsid w:val="003879FE"/>
    <w:rsid w:val="00387AD6"/>
    <w:rsid w:val="00387D53"/>
    <w:rsid w:val="00390499"/>
    <w:rsid w:val="003904CC"/>
    <w:rsid w:val="00390DA2"/>
    <w:rsid w:val="00391623"/>
    <w:rsid w:val="00391AB0"/>
    <w:rsid w:val="0039210B"/>
    <w:rsid w:val="0039275D"/>
    <w:rsid w:val="003927BD"/>
    <w:rsid w:val="00392871"/>
    <w:rsid w:val="00392CF2"/>
    <w:rsid w:val="00393526"/>
    <w:rsid w:val="00393923"/>
    <w:rsid w:val="00393A06"/>
    <w:rsid w:val="00393B03"/>
    <w:rsid w:val="00393BA0"/>
    <w:rsid w:val="00393CF0"/>
    <w:rsid w:val="00393E1D"/>
    <w:rsid w:val="00393E81"/>
    <w:rsid w:val="003940A0"/>
    <w:rsid w:val="003941A6"/>
    <w:rsid w:val="00394329"/>
    <w:rsid w:val="0039446B"/>
    <w:rsid w:val="00394602"/>
    <w:rsid w:val="00394BE1"/>
    <w:rsid w:val="00394DC3"/>
    <w:rsid w:val="0039500E"/>
    <w:rsid w:val="003956BC"/>
    <w:rsid w:val="0039652F"/>
    <w:rsid w:val="00396859"/>
    <w:rsid w:val="00396D88"/>
    <w:rsid w:val="0039700C"/>
    <w:rsid w:val="00397879"/>
    <w:rsid w:val="00397E43"/>
    <w:rsid w:val="00397ECD"/>
    <w:rsid w:val="003A041C"/>
    <w:rsid w:val="003A08AC"/>
    <w:rsid w:val="003A0D16"/>
    <w:rsid w:val="003A0D3E"/>
    <w:rsid w:val="003A1283"/>
    <w:rsid w:val="003A1621"/>
    <w:rsid w:val="003A17F4"/>
    <w:rsid w:val="003A1B46"/>
    <w:rsid w:val="003A1FDD"/>
    <w:rsid w:val="003A298C"/>
    <w:rsid w:val="003A2BC0"/>
    <w:rsid w:val="003A3760"/>
    <w:rsid w:val="003A4115"/>
    <w:rsid w:val="003A4344"/>
    <w:rsid w:val="003A47ED"/>
    <w:rsid w:val="003A4BA2"/>
    <w:rsid w:val="003A4BEB"/>
    <w:rsid w:val="003A5507"/>
    <w:rsid w:val="003A553C"/>
    <w:rsid w:val="003A5C4B"/>
    <w:rsid w:val="003A5D1C"/>
    <w:rsid w:val="003A65E4"/>
    <w:rsid w:val="003A68AA"/>
    <w:rsid w:val="003A70E0"/>
    <w:rsid w:val="003A7344"/>
    <w:rsid w:val="003B0184"/>
    <w:rsid w:val="003B030F"/>
    <w:rsid w:val="003B0630"/>
    <w:rsid w:val="003B06FE"/>
    <w:rsid w:val="003B0AEF"/>
    <w:rsid w:val="003B20EA"/>
    <w:rsid w:val="003B2A8E"/>
    <w:rsid w:val="003B2DD4"/>
    <w:rsid w:val="003B31ED"/>
    <w:rsid w:val="003B32C2"/>
    <w:rsid w:val="003B36A8"/>
    <w:rsid w:val="003B3AC7"/>
    <w:rsid w:val="003B3F9B"/>
    <w:rsid w:val="003B47C0"/>
    <w:rsid w:val="003B48E5"/>
    <w:rsid w:val="003B4A0D"/>
    <w:rsid w:val="003B4A6A"/>
    <w:rsid w:val="003B4F48"/>
    <w:rsid w:val="003B512C"/>
    <w:rsid w:val="003B5376"/>
    <w:rsid w:val="003B571B"/>
    <w:rsid w:val="003B5C88"/>
    <w:rsid w:val="003B5CF7"/>
    <w:rsid w:val="003B5D31"/>
    <w:rsid w:val="003B6013"/>
    <w:rsid w:val="003B6513"/>
    <w:rsid w:val="003B6639"/>
    <w:rsid w:val="003B6A36"/>
    <w:rsid w:val="003B6E09"/>
    <w:rsid w:val="003B6F30"/>
    <w:rsid w:val="003B7125"/>
    <w:rsid w:val="003B7271"/>
    <w:rsid w:val="003B74FA"/>
    <w:rsid w:val="003B7783"/>
    <w:rsid w:val="003C0372"/>
    <w:rsid w:val="003C0E35"/>
    <w:rsid w:val="003C0FF6"/>
    <w:rsid w:val="003C1356"/>
    <w:rsid w:val="003C199F"/>
    <w:rsid w:val="003C1E61"/>
    <w:rsid w:val="003C3106"/>
    <w:rsid w:val="003C3E1A"/>
    <w:rsid w:val="003C43E5"/>
    <w:rsid w:val="003C4624"/>
    <w:rsid w:val="003C479C"/>
    <w:rsid w:val="003C4F96"/>
    <w:rsid w:val="003C5C5F"/>
    <w:rsid w:val="003C6092"/>
    <w:rsid w:val="003C6256"/>
    <w:rsid w:val="003C6311"/>
    <w:rsid w:val="003C666E"/>
    <w:rsid w:val="003C66AA"/>
    <w:rsid w:val="003C66C6"/>
    <w:rsid w:val="003C6D77"/>
    <w:rsid w:val="003C6D8E"/>
    <w:rsid w:val="003C7202"/>
    <w:rsid w:val="003C7210"/>
    <w:rsid w:val="003C7939"/>
    <w:rsid w:val="003D016A"/>
    <w:rsid w:val="003D02C1"/>
    <w:rsid w:val="003D03D5"/>
    <w:rsid w:val="003D05F6"/>
    <w:rsid w:val="003D0607"/>
    <w:rsid w:val="003D065A"/>
    <w:rsid w:val="003D075F"/>
    <w:rsid w:val="003D0A0B"/>
    <w:rsid w:val="003D0E27"/>
    <w:rsid w:val="003D0F11"/>
    <w:rsid w:val="003D1285"/>
    <w:rsid w:val="003D160F"/>
    <w:rsid w:val="003D1C5D"/>
    <w:rsid w:val="003D1D9C"/>
    <w:rsid w:val="003D1F1C"/>
    <w:rsid w:val="003D206D"/>
    <w:rsid w:val="003D21C5"/>
    <w:rsid w:val="003D2596"/>
    <w:rsid w:val="003D2D0F"/>
    <w:rsid w:val="003D3448"/>
    <w:rsid w:val="003D3687"/>
    <w:rsid w:val="003D36A9"/>
    <w:rsid w:val="003D3C50"/>
    <w:rsid w:val="003D3FDD"/>
    <w:rsid w:val="003D45E9"/>
    <w:rsid w:val="003D4930"/>
    <w:rsid w:val="003D4C5D"/>
    <w:rsid w:val="003D51AC"/>
    <w:rsid w:val="003D5593"/>
    <w:rsid w:val="003D56DC"/>
    <w:rsid w:val="003D5726"/>
    <w:rsid w:val="003D598B"/>
    <w:rsid w:val="003D5FC0"/>
    <w:rsid w:val="003D6292"/>
    <w:rsid w:val="003D6400"/>
    <w:rsid w:val="003D6871"/>
    <w:rsid w:val="003D6B9D"/>
    <w:rsid w:val="003D6C50"/>
    <w:rsid w:val="003D6CD2"/>
    <w:rsid w:val="003D708D"/>
    <w:rsid w:val="003D7104"/>
    <w:rsid w:val="003D7449"/>
    <w:rsid w:val="003D754E"/>
    <w:rsid w:val="003D7B4A"/>
    <w:rsid w:val="003D7EDE"/>
    <w:rsid w:val="003E036C"/>
    <w:rsid w:val="003E05D0"/>
    <w:rsid w:val="003E0D1F"/>
    <w:rsid w:val="003E1C7D"/>
    <w:rsid w:val="003E27EB"/>
    <w:rsid w:val="003E389B"/>
    <w:rsid w:val="003E392D"/>
    <w:rsid w:val="003E3A90"/>
    <w:rsid w:val="003E4384"/>
    <w:rsid w:val="003E43B6"/>
    <w:rsid w:val="003E4753"/>
    <w:rsid w:val="003E48FB"/>
    <w:rsid w:val="003E55F7"/>
    <w:rsid w:val="003E5865"/>
    <w:rsid w:val="003E5A23"/>
    <w:rsid w:val="003E5B1C"/>
    <w:rsid w:val="003E5BA6"/>
    <w:rsid w:val="003E61EA"/>
    <w:rsid w:val="003E6324"/>
    <w:rsid w:val="003E650F"/>
    <w:rsid w:val="003E6682"/>
    <w:rsid w:val="003E6994"/>
    <w:rsid w:val="003E6AD2"/>
    <w:rsid w:val="003E6D5F"/>
    <w:rsid w:val="003E6F74"/>
    <w:rsid w:val="003E7387"/>
    <w:rsid w:val="003E74B4"/>
    <w:rsid w:val="003E7529"/>
    <w:rsid w:val="003E77DF"/>
    <w:rsid w:val="003E7B29"/>
    <w:rsid w:val="003E7C20"/>
    <w:rsid w:val="003E7D71"/>
    <w:rsid w:val="003F0118"/>
    <w:rsid w:val="003F1357"/>
    <w:rsid w:val="003F14E3"/>
    <w:rsid w:val="003F1698"/>
    <w:rsid w:val="003F1C09"/>
    <w:rsid w:val="003F1DF5"/>
    <w:rsid w:val="003F2E42"/>
    <w:rsid w:val="003F2F66"/>
    <w:rsid w:val="003F3551"/>
    <w:rsid w:val="003F3665"/>
    <w:rsid w:val="003F3955"/>
    <w:rsid w:val="003F3A19"/>
    <w:rsid w:val="003F3BFC"/>
    <w:rsid w:val="003F448E"/>
    <w:rsid w:val="003F5393"/>
    <w:rsid w:val="003F55DA"/>
    <w:rsid w:val="003F5A42"/>
    <w:rsid w:val="003F5C84"/>
    <w:rsid w:val="003F5D62"/>
    <w:rsid w:val="003F6151"/>
    <w:rsid w:val="003F61D0"/>
    <w:rsid w:val="003F63B8"/>
    <w:rsid w:val="003F682C"/>
    <w:rsid w:val="003F6C3A"/>
    <w:rsid w:val="003F6D74"/>
    <w:rsid w:val="003F75A7"/>
    <w:rsid w:val="003F7A41"/>
    <w:rsid w:val="00400D60"/>
    <w:rsid w:val="0040106B"/>
    <w:rsid w:val="0040128A"/>
    <w:rsid w:val="0040136C"/>
    <w:rsid w:val="0040155C"/>
    <w:rsid w:val="00401842"/>
    <w:rsid w:val="00401D87"/>
    <w:rsid w:val="00402BD3"/>
    <w:rsid w:val="00402F1F"/>
    <w:rsid w:val="004033E3"/>
    <w:rsid w:val="004037D2"/>
    <w:rsid w:val="0040398E"/>
    <w:rsid w:val="00403C30"/>
    <w:rsid w:val="004040CB"/>
    <w:rsid w:val="004040F1"/>
    <w:rsid w:val="0040427D"/>
    <w:rsid w:val="00404C32"/>
    <w:rsid w:val="00404F49"/>
    <w:rsid w:val="00404F91"/>
    <w:rsid w:val="004054F5"/>
    <w:rsid w:val="00405A20"/>
    <w:rsid w:val="00405E67"/>
    <w:rsid w:val="00406132"/>
    <w:rsid w:val="004063B2"/>
    <w:rsid w:val="0040665D"/>
    <w:rsid w:val="0040679E"/>
    <w:rsid w:val="004067AB"/>
    <w:rsid w:val="00407407"/>
    <w:rsid w:val="0040752B"/>
    <w:rsid w:val="004077BC"/>
    <w:rsid w:val="004100B6"/>
    <w:rsid w:val="00410E50"/>
    <w:rsid w:val="004117F1"/>
    <w:rsid w:val="00411999"/>
    <w:rsid w:val="004119C5"/>
    <w:rsid w:val="00411C70"/>
    <w:rsid w:val="00411F4F"/>
    <w:rsid w:val="00411F97"/>
    <w:rsid w:val="004124D6"/>
    <w:rsid w:val="00412A74"/>
    <w:rsid w:val="00412AB9"/>
    <w:rsid w:val="0041355B"/>
    <w:rsid w:val="00413624"/>
    <w:rsid w:val="00413AD6"/>
    <w:rsid w:val="00413C17"/>
    <w:rsid w:val="00413CF9"/>
    <w:rsid w:val="00413DF4"/>
    <w:rsid w:val="004140FB"/>
    <w:rsid w:val="00414975"/>
    <w:rsid w:val="00415666"/>
    <w:rsid w:val="0041568C"/>
    <w:rsid w:val="00415B16"/>
    <w:rsid w:val="00415CBB"/>
    <w:rsid w:val="00416167"/>
    <w:rsid w:val="00416840"/>
    <w:rsid w:val="00416936"/>
    <w:rsid w:val="00416D04"/>
    <w:rsid w:val="00416E46"/>
    <w:rsid w:val="00417BB1"/>
    <w:rsid w:val="004200B0"/>
    <w:rsid w:val="004203E6"/>
    <w:rsid w:val="00420A86"/>
    <w:rsid w:val="00420BC4"/>
    <w:rsid w:val="00420FD9"/>
    <w:rsid w:val="00421449"/>
    <w:rsid w:val="0042159C"/>
    <w:rsid w:val="004216F0"/>
    <w:rsid w:val="00421A6B"/>
    <w:rsid w:val="00421E2A"/>
    <w:rsid w:val="00421E94"/>
    <w:rsid w:val="00422328"/>
    <w:rsid w:val="004224B5"/>
    <w:rsid w:val="0042280C"/>
    <w:rsid w:val="00422AB1"/>
    <w:rsid w:val="00423191"/>
    <w:rsid w:val="00423479"/>
    <w:rsid w:val="00423B89"/>
    <w:rsid w:val="00424575"/>
    <w:rsid w:val="00424BFF"/>
    <w:rsid w:val="00424CDF"/>
    <w:rsid w:val="00424D2C"/>
    <w:rsid w:val="00424EA3"/>
    <w:rsid w:val="00424FBD"/>
    <w:rsid w:val="004250B1"/>
    <w:rsid w:val="00425159"/>
    <w:rsid w:val="00425339"/>
    <w:rsid w:val="00425793"/>
    <w:rsid w:val="00425A08"/>
    <w:rsid w:val="00425A95"/>
    <w:rsid w:val="0042674A"/>
    <w:rsid w:val="00426EFB"/>
    <w:rsid w:val="00427070"/>
    <w:rsid w:val="004278C6"/>
    <w:rsid w:val="00427D07"/>
    <w:rsid w:val="004307F1"/>
    <w:rsid w:val="00430CC6"/>
    <w:rsid w:val="00430FB2"/>
    <w:rsid w:val="00431031"/>
    <w:rsid w:val="004310C4"/>
    <w:rsid w:val="004310FA"/>
    <w:rsid w:val="0043121E"/>
    <w:rsid w:val="00431282"/>
    <w:rsid w:val="00431AC9"/>
    <w:rsid w:val="0043202E"/>
    <w:rsid w:val="00432107"/>
    <w:rsid w:val="0043241D"/>
    <w:rsid w:val="004324D1"/>
    <w:rsid w:val="0043274E"/>
    <w:rsid w:val="00432C82"/>
    <w:rsid w:val="0043373E"/>
    <w:rsid w:val="00433A9D"/>
    <w:rsid w:val="00433B70"/>
    <w:rsid w:val="00433C2D"/>
    <w:rsid w:val="00433EC3"/>
    <w:rsid w:val="00434CC9"/>
    <w:rsid w:val="00434E24"/>
    <w:rsid w:val="004355F9"/>
    <w:rsid w:val="0043568D"/>
    <w:rsid w:val="004358FF"/>
    <w:rsid w:val="00435BEC"/>
    <w:rsid w:val="00435DAA"/>
    <w:rsid w:val="004361A6"/>
    <w:rsid w:val="004361DF"/>
    <w:rsid w:val="00436286"/>
    <w:rsid w:val="0043685F"/>
    <w:rsid w:val="00436F51"/>
    <w:rsid w:val="004373DC"/>
    <w:rsid w:val="00437714"/>
    <w:rsid w:val="00437772"/>
    <w:rsid w:val="00440011"/>
    <w:rsid w:val="00440025"/>
    <w:rsid w:val="0044007A"/>
    <w:rsid w:val="00440194"/>
    <w:rsid w:val="004403DB"/>
    <w:rsid w:val="00440901"/>
    <w:rsid w:val="004414A7"/>
    <w:rsid w:val="00441839"/>
    <w:rsid w:val="00441974"/>
    <w:rsid w:val="00441BD9"/>
    <w:rsid w:val="0044214B"/>
    <w:rsid w:val="0044228F"/>
    <w:rsid w:val="00442545"/>
    <w:rsid w:val="00442AB6"/>
    <w:rsid w:val="00442BB6"/>
    <w:rsid w:val="00442BD0"/>
    <w:rsid w:val="00442CA0"/>
    <w:rsid w:val="0044315B"/>
    <w:rsid w:val="004441A7"/>
    <w:rsid w:val="0044482C"/>
    <w:rsid w:val="00444970"/>
    <w:rsid w:val="00444C8E"/>
    <w:rsid w:val="00445518"/>
    <w:rsid w:val="00445F12"/>
    <w:rsid w:val="00446C8A"/>
    <w:rsid w:val="00446CE1"/>
    <w:rsid w:val="004471AC"/>
    <w:rsid w:val="00450A80"/>
    <w:rsid w:val="00450C5A"/>
    <w:rsid w:val="0045158A"/>
    <w:rsid w:val="0045184E"/>
    <w:rsid w:val="00451920"/>
    <w:rsid w:val="004519D2"/>
    <w:rsid w:val="00451BAB"/>
    <w:rsid w:val="00451E15"/>
    <w:rsid w:val="00452B50"/>
    <w:rsid w:val="00452E1D"/>
    <w:rsid w:val="00453C1F"/>
    <w:rsid w:val="0045404C"/>
    <w:rsid w:val="00454665"/>
    <w:rsid w:val="00454ABA"/>
    <w:rsid w:val="00454E77"/>
    <w:rsid w:val="0045576A"/>
    <w:rsid w:val="004558D2"/>
    <w:rsid w:val="00456072"/>
    <w:rsid w:val="004566C6"/>
    <w:rsid w:val="00456C5E"/>
    <w:rsid w:val="0045718A"/>
    <w:rsid w:val="00457335"/>
    <w:rsid w:val="0045776C"/>
    <w:rsid w:val="004577B2"/>
    <w:rsid w:val="004579D0"/>
    <w:rsid w:val="00457CC8"/>
    <w:rsid w:val="00460891"/>
    <w:rsid w:val="004608AB"/>
    <w:rsid w:val="004608C8"/>
    <w:rsid w:val="00460985"/>
    <w:rsid w:val="00460DE0"/>
    <w:rsid w:val="00461157"/>
    <w:rsid w:val="004617B0"/>
    <w:rsid w:val="004623C9"/>
    <w:rsid w:val="00462764"/>
    <w:rsid w:val="00462903"/>
    <w:rsid w:val="00462C2C"/>
    <w:rsid w:val="00463410"/>
    <w:rsid w:val="00464453"/>
    <w:rsid w:val="0046461D"/>
    <w:rsid w:val="00464D6B"/>
    <w:rsid w:val="00465582"/>
    <w:rsid w:val="00465D30"/>
    <w:rsid w:val="00466351"/>
    <w:rsid w:val="00466D0A"/>
    <w:rsid w:val="00466F14"/>
    <w:rsid w:val="0046711A"/>
    <w:rsid w:val="004705EE"/>
    <w:rsid w:val="00470A4D"/>
    <w:rsid w:val="00470BC7"/>
    <w:rsid w:val="00471E35"/>
    <w:rsid w:val="00471E7E"/>
    <w:rsid w:val="00471EDD"/>
    <w:rsid w:val="0047212E"/>
    <w:rsid w:val="00472151"/>
    <w:rsid w:val="0047223C"/>
    <w:rsid w:val="00472389"/>
    <w:rsid w:val="00472B48"/>
    <w:rsid w:val="00473107"/>
    <w:rsid w:val="00473212"/>
    <w:rsid w:val="00473BF4"/>
    <w:rsid w:val="00473F11"/>
    <w:rsid w:val="0047471A"/>
    <w:rsid w:val="004749E1"/>
    <w:rsid w:val="00474DC7"/>
    <w:rsid w:val="004754F8"/>
    <w:rsid w:val="00475520"/>
    <w:rsid w:val="00475FCB"/>
    <w:rsid w:val="004765AB"/>
    <w:rsid w:val="004768F8"/>
    <w:rsid w:val="00476A50"/>
    <w:rsid w:val="00476F51"/>
    <w:rsid w:val="00477027"/>
    <w:rsid w:val="0047759C"/>
    <w:rsid w:val="00477A13"/>
    <w:rsid w:val="00480008"/>
    <w:rsid w:val="004804DC"/>
    <w:rsid w:val="0048182F"/>
    <w:rsid w:val="004818F4"/>
    <w:rsid w:val="00482649"/>
    <w:rsid w:val="0048279A"/>
    <w:rsid w:val="004827D5"/>
    <w:rsid w:val="004828A6"/>
    <w:rsid w:val="00482963"/>
    <w:rsid w:val="00482EF0"/>
    <w:rsid w:val="00482FF4"/>
    <w:rsid w:val="004835CF"/>
    <w:rsid w:val="00483855"/>
    <w:rsid w:val="004844F4"/>
    <w:rsid w:val="00484534"/>
    <w:rsid w:val="00484E8B"/>
    <w:rsid w:val="0048526F"/>
    <w:rsid w:val="004854CA"/>
    <w:rsid w:val="00486022"/>
    <w:rsid w:val="004865A5"/>
    <w:rsid w:val="004867EE"/>
    <w:rsid w:val="004869C7"/>
    <w:rsid w:val="00486C07"/>
    <w:rsid w:val="00486D7F"/>
    <w:rsid w:val="00486E07"/>
    <w:rsid w:val="00486E28"/>
    <w:rsid w:val="00486FAA"/>
    <w:rsid w:val="004870AB"/>
    <w:rsid w:val="00487338"/>
    <w:rsid w:val="00487689"/>
    <w:rsid w:val="004879DD"/>
    <w:rsid w:val="00487C20"/>
    <w:rsid w:val="00490124"/>
    <w:rsid w:val="004901BC"/>
    <w:rsid w:val="00490343"/>
    <w:rsid w:val="0049059C"/>
    <w:rsid w:val="0049091C"/>
    <w:rsid w:val="00490925"/>
    <w:rsid w:val="00490CF6"/>
    <w:rsid w:val="0049135B"/>
    <w:rsid w:val="0049184D"/>
    <w:rsid w:val="004919B6"/>
    <w:rsid w:val="00491DE8"/>
    <w:rsid w:val="00491FD2"/>
    <w:rsid w:val="004920B0"/>
    <w:rsid w:val="004925DF"/>
    <w:rsid w:val="0049291C"/>
    <w:rsid w:val="00492A15"/>
    <w:rsid w:val="004930B3"/>
    <w:rsid w:val="004930D2"/>
    <w:rsid w:val="004931EC"/>
    <w:rsid w:val="00493231"/>
    <w:rsid w:val="00493D5C"/>
    <w:rsid w:val="00493E40"/>
    <w:rsid w:val="004941B1"/>
    <w:rsid w:val="004941C6"/>
    <w:rsid w:val="0049445D"/>
    <w:rsid w:val="004949C3"/>
    <w:rsid w:val="00494DAE"/>
    <w:rsid w:val="004957C2"/>
    <w:rsid w:val="004959C1"/>
    <w:rsid w:val="00495DB0"/>
    <w:rsid w:val="00495E2A"/>
    <w:rsid w:val="004966F8"/>
    <w:rsid w:val="00496A38"/>
    <w:rsid w:val="00496BA1"/>
    <w:rsid w:val="00496CDE"/>
    <w:rsid w:val="00496D77"/>
    <w:rsid w:val="00496D9A"/>
    <w:rsid w:val="00496DA9"/>
    <w:rsid w:val="00496EEB"/>
    <w:rsid w:val="004970A5"/>
    <w:rsid w:val="00497389"/>
    <w:rsid w:val="004975BD"/>
    <w:rsid w:val="00497B2D"/>
    <w:rsid w:val="00497CF6"/>
    <w:rsid w:val="004A0313"/>
    <w:rsid w:val="004A03F4"/>
    <w:rsid w:val="004A0479"/>
    <w:rsid w:val="004A1416"/>
    <w:rsid w:val="004A1D21"/>
    <w:rsid w:val="004A1E1E"/>
    <w:rsid w:val="004A1E42"/>
    <w:rsid w:val="004A2A1C"/>
    <w:rsid w:val="004A2EDE"/>
    <w:rsid w:val="004A3314"/>
    <w:rsid w:val="004A368E"/>
    <w:rsid w:val="004A41DC"/>
    <w:rsid w:val="004A4292"/>
    <w:rsid w:val="004A42B2"/>
    <w:rsid w:val="004A471F"/>
    <w:rsid w:val="004A4821"/>
    <w:rsid w:val="004A4E53"/>
    <w:rsid w:val="004A4FD3"/>
    <w:rsid w:val="004A5199"/>
    <w:rsid w:val="004A5616"/>
    <w:rsid w:val="004A57C7"/>
    <w:rsid w:val="004A58DB"/>
    <w:rsid w:val="004A5A64"/>
    <w:rsid w:val="004A5BFE"/>
    <w:rsid w:val="004A5C2F"/>
    <w:rsid w:val="004A5CE1"/>
    <w:rsid w:val="004A62FD"/>
    <w:rsid w:val="004A6403"/>
    <w:rsid w:val="004A64EA"/>
    <w:rsid w:val="004A67A7"/>
    <w:rsid w:val="004A6950"/>
    <w:rsid w:val="004A6BF5"/>
    <w:rsid w:val="004A6C87"/>
    <w:rsid w:val="004A74E0"/>
    <w:rsid w:val="004A7615"/>
    <w:rsid w:val="004A7B99"/>
    <w:rsid w:val="004A7E65"/>
    <w:rsid w:val="004A7F78"/>
    <w:rsid w:val="004B0990"/>
    <w:rsid w:val="004B0B8E"/>
    <w:rsid w:val="004B17C6"/>
    <w:rsid w:val="004B20FC"/>
    <w:rsid w:val="004B27A2"/>
    <w:rsid w:val="004B27BC"/>
    <w:rsid w:val="004B2A3C"/>
    <w:rsid w:val="004B2AA0"/>
    <w:rsid w:val="004B351B"/>
    <w:rsid w:val="004B3619"/>
    <w:rsid w:val="004B36A3"/>
    <w:rsid w:val="004B3C0A"/>
    <w:rsid w:val="004B3E4E"/>
    <w:rsid w:val="004B3E7A"/>
    <w:rsid w:val="004B439D"/>
    <w:rsid w:val="004B4446"/>
    <w:rsid w:val="004B45D8"/>
    <w:rsid w:val="004B4B8A"/>
    <w:rsid w:val="004B4D92"/>
    <w:rsid w:val="004B4EA1"/>
    <w:rsid w:val="004B51F5"/>
    <w:rsid w:val="004B54D3"/>
    <w:rsid w:val="004B5A33"/>
    <w:rsid w:val="004B5AD1"/>
    <w:rsid w:val="004B5B7F"/>
    <w:rsid w:val="004B5C59"/>
    <w:rsid w:val="004B5E5B"/>
    <w:rsid w:val="004B5E5D"/>
    <w:rsid w:val="004B5FA7"/>
    <w:rsid w:val="004B604C"/>
    <w:rsid w:val="004B6308"/>
    <w:rsid w:val="004B6354"/>
    <w:rsid w:val="004B6723"/>
    <w:rsid w:val="004B6757"/>
    <w:rsid w:val="004B6BCD"/>
    <w:rsid w:val="004B6F27"/>
    <w:rsid w:val="004B71E5"/>
    <w:rsid w:val="004B7285"/>
    <w:rsid w:val="004B753A"/>
    <w:rsid w:val="004B7857"/>
    <w:rsid w:val="004B7CD4"/>
    <w:rsid w:val="004C023D"/>
    <w:rsid w:val="004C0BF6"/>
    <w:rsid w:val="004C1250"/>
    <w:rsid w:val="004C159A"/>
    <w:rsid w:val="004C1DE1"/>
    <w:rsid w:val="004C2041"/>
    <w:rsid w:val="004C21DA"/>
    <w:rsid w:val="004C22B3"/>
    <w:rsid w:val="004C3316"/>
    <w:rsid w:val="004C4104"/>
    <w:rsid w:val="004C4193"/>
    <w:rsid w:val="004C41F0"/>
    <w:rsid w:val="004C454D"/>
    <w:rsid w:val="004C53B3"/>
    <w:rsid w:val="004C541F"/>
    <w:rsid w:val="004C5854"/>
    <w:rsid w:val="004C5878"/>
    <w:rsid w:val="004C5C0C"/>
    <w:rsid w:val="004C624C"/>
    <w:rsid w:val="004C64CE"/>
    <w:rsid w:val="004C680C"/>
    <w:rsid w:val="004C729F"/>
    <w:rsid w:val="004C73D5"/>
    <w:rsid w:val="004C76C0"/>
    <w:rsid w:val="004C7C81"/>
    <w:rsid w:val="004D05B1"/>
    <w:rsid w:val="004D0A26"/>
    <w:rsid w:val="004D0ED6"/>
    <w:rsid w:val="004D18FE"/>
    <w:rsid w:val="004D22BA"/>
    <w:rsid w:val="004D2406"/>
    <w:rsid w:val="004D299D"/>
    <w:rsid w:val="004D2C8E"/>
    <w:rsid w:val="004D3096"/>
    <w:rsid w:val="004D324D"/>
    <w:rsid w:val="004D370F"/>
    <w:rsid w:val="004D3C02"/>
    <w:rsid w:val="004D4D08"/>
    <w:rsid w:val="004D4DC9"/>
    <w:rsid w:val="004D54EB"/>
    <w:rsid w:val="004D5A9E"/>
    <w:rsid w:val="004D5EE4"/>
    <w:rsid w:val="004D7280"/>
    <w:rsid w:val="004D75AA"/>
    <w:rsid w:val="004D7952"/>
    <w:rsid w:val="004D7BD2"/>
    <w:rsid w:val="004D7C92"/>
    <w:rsid w:val="004D7D64"/>
    <w:rsid w:val="004E0592"/>
    <w:rsid w:val="004E05AE"/>
    <w:rsid w:val="004E0C22"/>
    <w:rsid w:val="004E0CA7"/>
    <w:rsid w:val="004E0E1C"/>
    <w:rsid w:val="004E1268"/>
    <w:rsid w:val="004E1696"/>
    <w:rsid w:val="004E1EC5"/>
    <w:rsid w:val="004E28DD"/>
    <w:rsid w:val="004E34B0"/>
    <w:rsid w:val="004E35D0"/>
    <w:rsid w:val="004E3618"/>
    <w:rsid w:val="004E3B8E"/>
    <w:rsid w:val="004E3BA3"/>
    <w:rsid w:val="004E3F90"/>
    <w:rsid w:val="004E49E0"/>
    <w:rsid w:val="004E50A3"/>
    <w:rsid w:val="004E50E9"/>
    <w:rsid w:val="004E5208"/>
    <w:rsid w:val="004E589A"/>
    <w:rsid w:val="004E611B"/>
    <w:rsid w:val="004E63BD"/>
    <w:rsid w:val="004E6407"/>
    <w:rsid w:val="004E68A5"/>
    <w:rsid w:val="004E6DA8"/>
    <w:rsid w:val="004E70E0"/>
    <w:rsid w:val="004E7284"/>
    <w:rsid w:val="004E74E2"/>
    <w:rsid w:val="004E7705"/>
    <w:rsid w:val="004E7EE4"/>
    <w:rsid w:val="004F0AE8"/>
    <w:rsid w:val="004F0FE6"/>
    <w:rsid w:val="004F15AE"/>
    <w:rsid w:val="004F2683"/>
    <w:rsid w:val="004F2F47"/>
    <w:rsid w:val="004F3268"/>
    <w:rsid w:val="004F35D8"/>
    <w:rsid w:val="004F3613"/>
    <w:rsid w:val="004F36E7"/>
    <w:rsid w:val="004F3C38"/>
    <w:rsid w:val="004F431D"/>
    <w:rsid w:val="004F4368"/>
    <w:rsid w:val="004F501C"/>
    <w:rsid w:val="004F59B8"/>
    <w:rsid w:val="004F5A72"/>
    <w:rsid w:val="004F5CE8"/>
    <w:rsid w:val="004F5F20"/>
    <w:rsid w:val="004F6225"/>
    <w:rsid w:val="004F6419"/>
    <w:rsid w:val="004F681A"/>
    <w:rsid w:val="004F6879"/>
    <w:rsid w:val="004F6897"/>
    <w:rsid w:val="004F6D5E"/>
    <w:rsid w:val="004F7A17"/>
    <w:rsid w:val="004F7B35"/>
    <w:rsid w:val="005000CA"/>
    <w:rsid w:val="00500B8E"/>
    <w:rsid w:val="00500E60"/>
    <w:rsid w:val="00501CD5"/>
    <w:rsid w:val="00501E0F"/>
    <w:rsid w:val="00502338"/>
    <w:rsid w:val="005026EF"/>
    <w:rsid w:val="00502B49"/>
    <w:rsid w:val="005038BF"/>
    <w:rsid w:val="00503966"/>
    <w:rsid w:val="00503B6D"/>
    <w:rsid w:val="0050476D"/>
    <w:rsid w:val="00504E5B"/>
    <w:rsid w:val="005051DC"/>
    <w:rsid w:val="00505745"/>
    <w:rsid w:val="00505A19"/>
    <w:rsid w:val="00505D25"/>
    <w:rsid w:val="00505EB5"/>
    <w:rsid w:val="00505F12"/>
    <w:rsid w:val="00505F86"/>
    <w:rsid w:val="00506335"/>
    <w:rsid w:val="005067C2"/>
    <w:rsid w:val="00506F20"/>
    <w:rsid w:val="00506F63"/>
    <w:rsid w:val="00507000"/>
    <w:rsid w:val="005077EC"/>
    <w:rsid w:val="005079BD"/>
    <w:rsid w:val="00507A80"/>
    <w:rsid w:val="0051036B"/>
    <w:rsid w:val="00510A56"/>
    <w:rsid w:val="00510C16"/>
    <w:rsid w:val="00511091"/>
    <w:rsid w:val="00511695"/>
    <w:rsid w:val="00511945"/>
    <w:rsid w:val="00511C71"/>
    <w:rsid w:val="00511EA9"/>
    <w:rsid w:val="005120F9"/>
    <w:rsid w:val="005127C5"/>
    <w:rsid w:val="005128F8"/>
    <w:rsid w:val="00512B90"/>
    <w:rsid w:val="005138D3"/>
    <w:rsid w:val="00514765"/>
    <w:rsid w:val="00514970"/>
    <w:rsid w:val="00515BA2"/>
    <w:rsid w:val="0051635A"/>
    <w:rsid w:val="0051635C"/>
    <w:rsid w:val="005171BF"/>
    <w:rsid w:val="00517E0C"/>
    <w:rsid w:val="00520326"/>
    <w:rsid w:val="00520404"/>
    <w:rsid w:val="00520B72"/>
    <w:rsid w:val="00520F9F"/>
    <w:rsid w:val="005210B2"/>
    <w:rsid w:val="00521132"/>
    <w:rsid w:val="0052153D"/>
    <w:rsid w:val="00521E11"/>
    <w:rsid w:val="005221B0"/>
    <w:rsid w:val="0052264A"/>
    <w:rsid w:val="005234D4"/>
    <w:rsid w:val="00523510"/>
    <w:rsid w:val="0052377C"/>
    <w:rsid w:val="0052387C"/>
    <w:rsid w:val="00523B9A"/>
    <w:rsid w:val="00524E57"/>
    <w:rsid w:val="00524F7B"/>
    <w:rsid w:val="00525209"/>
    <w:rsid w:val="00525464"/>
    <w:rsid w:val="00525577"/>
    <w:rsid w:val="00525673"/>
    <w:rsid w:val="005256C7"/>
    <w:rsid w:val="00525897"/>
    <w:rsid w:val="00525C3B"/>
    <w:rsid w:val="00525DBB"/>
    <w:rsid w:val="00525E12"/>
    <w:rsid w:val="005262FE"/>
    <w:rsid w:val="0052638B"/>
    <w:rsid w:val="005267AD"/>
    <w:rsid w:val="005268B1"/>
    <w:rsid w:val="005268E5"/>
    <w:rsid w:val="00526906"/>
    <w:rsid w:val="00526FEA"/>
    <w:rsid w:val="0053031D"/>
    <w:rsid w:val="00530BD8"/>
    <w:rsid w:val="00530CA6"/>
    <w:rsid w:val="00531B8F"/>
    <w:rsid w:val="00532043"/>
    <w:rsid w:val="0053237F"/>
    <w:rsid w:val="00532CA4"/>
    <w:rsid w:val="0053325F"/>
    <w:rsid w:val="005334E9"/>
    <w:rsid w:val="00533B8B"/>
    <w:rsid w:val="00533D23"/>
    <w:rsid w:val="00534895"/>
    <w:rsid w:val="00535010"/>
    <w:rsid w:val="005353F9"/>
    <w:rsid w:val="005357EA"/>
    <w:rsid w:val="00535C15"/>
    <w:rsid w:val="005360BA"/>
    <w:rsid w:val="005361D5"/>
    <w:rsid w:val="0053632F"/>
    <w:rsid w:val="00536889"/>
    <w:rsid w:val="00536A40"/>
    <w:rsid w:val="00536B15"/>
    <w:rsid w:val="00536DA6"/>
    <w:rsid w:val="00536FF1"/>
    <w:rsid w:val="0053763E"/>
    <w:rsid w:val="00537C72"/>
    <w:rsid w:val="00537C9C"/>
    <w:rsid w:val="00540395"/>
    <w:rsid w:val="005415EA"/>
    <w:rsid w:val="005416B5"/>
    <w:rsid w:val="00541875"/>
    <w:rsid w:val="00541B5F"/>
    <w:rsid w:val="0054229E"/>
    <w:rsid w:val="005424A3"/>
    <w:rsid w:val="00542671"/>
    <w:rsid w:val="005428F2"/>
    <w:rsid w:val="005428FD"/>
    <w:rsid w:val="00542A77"/>
    <w:rsid w:val="005435FA"/>
    <w:rsid w:val="0054373E"/>
    <w:rsid w:val="00543A0F"/>
    <w:rsid w:val="00543BF7"/>
    <w:rsid w:val="00543F75"/>
    <w:rsid w:val="0054412C"/>
    <w:rsid w:val="00544332"/>
    <w:rsid w:val="0054487D"/>
    <w:rsid w:val="005449FC"/>
    <w:rsid w:val="00544D62"/>
    <w:rsid w:val="00545628"/>
    <w:rsid w:val="00546843"/>
    <w:rsid w:val="005469DF"/>
    <w:rsid w:val="00546F73"/>
    <w:rsid w:val="00547062"/>
    <w:rsid w:val="00547846"/>
    <w:rsid w:val="00547A5D"/>
    <w:rsid w:val="00547DA5"/>
    <w:rsid w:val="00550C7A"/>
    <w:rsid w:val="00551082"/>
    <w:rsid w:val="005510C5"/>
    <w:rsid w:val="005527E7"/>
    <w:rsid w:val="00552948"/>
    <w:rsid w:val="00552D39"/>
    <w:rsid w:val="005530F2"/>
    <w:rsid w:val="0055369E"/>
    <w:rsid w:val="00553A86"/>
    <w:rsid w:val="00553C87"/>
    <w:rsid w:val="00553FE9"/>
    <w:rsid w:val="0055433F"/>
    <w:rsid w:val="0055443C"/>
    <w:rsid w:val="005549B3"/>
    <w:rsid w:val="00555428"/>
    <w:rsid w:val="00555723"/>
    <w:rsid w:val="00555B52"/>
    <w:rsid w:val="00555D82"/>
    <w:rsid w:val="00555DED"/>
    <w:rsid w:val="00555E2C"/>
    <w:rsid w:val="00555E85"/>
    <w:rsid w:val="005562A6"/>
    <w:rsid w:val="005564F4"/>
    <w:rsid w:val="00556869"/>
    <w:rsid w:val="00556F3A"/>
    <w:rsid w:val="00557214"/>
    <w:rsid w:val="00557499"/>
    <w:rsid w:val="00557685"/>
    <w:rsid w:val="00557863"/>
    <w:rsid w:val="00557AA6"/>
    <w:rsid w:val="00557DCC"/>
    <w:rsid w:val="0056079A"/>
    <w:rsid w:val="00560825"/>
    <w:rsid w:val="00560D32"/>
    <w:rsid w:val="00561005"/>
    <w:rsid w:val="00561666"/>
    <w:rsid w:val="0056175D"/>
    <w:rsid w:val="005618C0"/>
    <w:rsid w:val="00561F47"/>
    <w:rsid w:val="005622AB"/>
    <w:rsid w:val="00562375"/>
    <w:rsid w:val="00562426"/>
    <w:rsid w:val="00562AAE"/>
    <w:rsid w:val="00562D35"/>
    <w:rsid w:val="005630F8"/>
    <w:rsid w:val="00563373"/>
    <w:rsid w:val="00563843"/>
    <w:rsid w:val="005638D8"/>
    <w:rsid w:val="005638DD"/>
    <w:rsid w:val="00563A18"/>
    <w:rsid w:val="005642C1"/>
    <w:rsid w:val="00564624"/>
    <w:rsid w:val="00564A13"/>
    <w:rsid w:val="00564F0B"/>
    <w:rsid w:val="005654A4"/>
    <w:rsid w:val="00565ACF"/>
    <w:rsid w:val="00565AFA"/>
    <w:rsid w:val="00565E8E"/>
    <w:rsid w:val="00565E95"/>
    <w:rsid w:val="005660B1"/>
    <w:rsid w:val="0056675B"/>
    <w:rsid w:val="00566834"/>
    <w:rsid w:val="00566C01"/>
    <w:rsid w:val="00566E2B"/>
    <w:rsid w:val="00566F8C"/>
    <w:rsid w:val="00567179"/>
    <w:rsid w:val="00567D99"/>
    <w:rsid w:val="00567E54"/>
    <w:rsid w:val="00570052"/>
    <w:rsid w:val="005704F7"/>
    <w:rsid w:val="00570BD3"/>
    <w:rsid w:val="005713F4"/>
    <w:rsid w:val="00571C13"/>
    <w:rsid w:val="00571D5D"/>
    <w:rsid w:val="00572E4E"/>
    <w:rsid w:val="00572F7F"/>
    <w:rsid w:val="00572FE4"/>
    <w:rsid w:val="005733BA"/>
    <w:rsid w:val="005734FA"/>
    <w:rsid w:val="00573807"/>
    <w:rsid w:val="00573A0E"/>
    <w:rsid w:val="00573C31"/>
    <w:rsid w:val="00573E32"/>
    <w:rsid w:val="00574490"/>
    <w:rsid w:val="0057501B"/>
    <w:rsid w:val="0057503C"/>
    <w:rsid w:val="0057544B"/>
    <w:rsid w:val="00575A17"/>
    <w:rsid w:val="00575D15"/>
    <w:rsid w:val="00576617"/>
    <w:rsid w:val="00576B4C"/>
    <w:rsid w:val="00576F17"/>
    <w:rsid w:val="00577473"/>
    <w:rsid w:val="00577F2F"/>
    <w:rsid w:val="00580C62"/>
    <w:rsid w:val="00581A8B"/>
    <w:rsid w:val="00581C75"/>
    <w:rsid w:val="00581D86"/>
    <w:rsid w:val="00581EA2"/>
    <w:rsid w:val="00581F3F"/>
    <w:rsid w:val="00581F56"/>
    <w:rsid w:val="00582A5D"/>
    <w:rsid w:val="00582B61"/>
    <w:rsid w:val="005833EE"/>
    <w:rsid w:val="005838D2"/>
    <w:rsid w:val="00583C31"/>
    <w:rsid w:val="00583D51"/>
    <w:rsid w:val="00584B15"/>
    <w:rsid w:val="00584C4B"/>
    <w:rsid w:val="0058515D"/>
    <w:rsid w:val="00585309"/>
    <w:rsid w:val="005859BC"/>
    <w:rsid w:val="00585A5F"/>
    <w:rsid w:val="00585D3E"/>
    <w:rsid w:val="00585E3C"/>
    <w:rsid w:val="00585EA8"/>
    <w:rsid w:val="00585FD6"/>
    <w:rsid w:val="0058651D"/>
    <w:rsid w:val="00586947"/>
    <w:rsid w:val="00586CBE"/>
    <w:rsid w:val="005877DF"/>
    <w:rsid w:val="0059000D"/>
    <w:rsid w:val="005902DD"/>
    <w:rsid w:val="005908D9"/>
    <w:rsid w:val="0059099F"/>
    <w:rsid w:val="0059152A"/>
    <w:rsid w:val="00592B98"/>
    <w:rsid w:val="00592C10"/>
    <w:rsid w:val="005930E6"/>
    <w:rsid w:val="00593565"/>
    <w:rsid w:val="00594885"/>
    <w:rsid w:val="005948F3"/>
    <w:rsid w:val="0059494F"/>
    <w:rsid w:val="005949F8"/>
    <w:rsid w:val="00594DC7"/>
    <w:rsid w:val="0059568A"/>
    <w:rsid w:val="005956E2"/>
    <w:rsid w:val="0059572E"/>
    <w:rsid w:val="00595850"/>
    <w:rsid w:val="0059621C"/>
    <w:rsid w:val="005962FC"/>
    <w:rsid w:val="0059678C"/>
    <w:rsid w:val="00596C11"/>
    <w:rsid w:val="00596C99"/>
    <w:rsid w:val="00596F29"/>
    <w:rsid w:val="005971BC"/>
    <w:rsid w:val="00597349"/>
    <w:rsid w:val="005977F1"/>
    <w:rsid w:val="00597867"/>
    <w:rsid w:val="00597BAF"/>
    <w:rsid w:val="00597BFF"/>
    <w:rsid w:val="00597C26"/>
    <w:rsid w:val="005A050D"/>
    <w:rsid w:val="005A08D6"/>
    <w:rsid w:val="005A0A54"/>
    <w:rsid w:val="005A0AFB"/>
    <w:rsid w:val="005A113E"/>
    <w:rsid w:val="005A11EF"/>
    <w:rsid w:val="005A1491"/>
    <w:rsid w:val="005A1984"/>
    <w:rsid w:val="005A1B0D"/>
    <w:rsid w:val="005A1C78"/>
    <w:rsid w:val="005A1E00"/>
    <w:rsid w:val="005A2194"/>
    <w:rsid w:val="005A2485"/>
    <w:rsid w:val="005A26C6"/>
    <w:rsid w:val="005A2C0D"/>
    <w:rsid w:val="005A3015"/>
    <w:rsid w:val="005A3618"/>
    <w:rsid w:val="005A3939"/>
    <w:rsid w:val="005A3B4A"/>
    <w:rsid w:val="005A3C82"/>
    <w:rsid w:val="005A44E0"/>
    <w:rsid w:val="005A49FB"/>
    <w:rsid w:val="005A4A45"/>
    <w:rsid w:val="005A4B91"/>
    <w:rsid w:val="005A4C61"/>
    <w:rsid w:val="005A4DCC"/>
    <w:rsid w:val="005A4F98"/>
    <w:rsid w:val="005A723D"/>
    <w:rsid w:val="005A73BE"/>
    <w:rsid w:val="005A7452"/>
    <w:rsid w:val="005A752B"/>
    <w:rsid w:val="005A791F"/>
    <w:rsid w:val="005A793A"/>
    <w:rsid w:val="005A7ABB"/>
    <w:rsid w:val="005A7F77"/>
    <w:rsid w:val="005B03B5"/>
    <w:rsid w:val="005B0711"/>
    <w:rsid w:val="005B0B0C"/>
    <w:rsid w:val="005B0F4D"/>
    <w:rsid w:val="005B1363"/>
    <w:rsid w:val="005B1ADA"/>
    <w:rsid w:val="005B1C2A"/>
    <w:rsid w:val="005B206D"/>
    <w:rsid w:val="005B21DA"/>
    <w:rsid w:val="005B25FF"/>
    <w:rsid w:val="005B2ADC"/>
    <w:rsid w:val="005B2F5E"/>
    <w:rsid w:val="005B34B1"/>
    <w:rsid w:val="005B456A"/>
    <w:rsid w:val="005B5C06"/>
    <w:rsid w:val="005B608F"/>
    <w:rsid w:val="005B63A0"/>
    <w:rsid w:val="005B6600"/>
    <w:rsid w:val="005B663E"/>
    <w:rsid w:val="005B67E4"/>
    <w:rsid w:val="005B69F8"/>
    <w:rsid w:val="005B6B63"/>
    <w:rsid w:val="005B705E"/>
    <w:rsid w:val="005B71BA"/>
    <w:rsid w:val="005B71C9"/>
    <w:rsid w:val="005B73F7"/>
    <w:rsid w:val="005B782E"/>
    <w:rsid w:val="005B79E7"/>
    <w:rsid w:val="005B7AC8"/>
    <w:rsid w:val="005C0254"/>
    <w:rsid w:val="005C040C"/>
    <w:rsid w:val="005C0D2D"/>
    <w:rsid w:val="005C0E20"/>
    <w:rsid w:val="005C0FCC"/>
    <w:rsid w:val="005C1890"/>
    <w:rsid w:val="005C1943"/>
    <w:rsid w:val="005C1A6A"/>
    <w:rsid w:val="005C206A"/>
    <w:rsid w:val="005C22F3"/>
    <w:rsid w:val="005C3610"/>
    <w:rsid w:val="005C4093"/>
    <w:rsid w:val="005C41D3"/>
    <w:rsid w:val="005C48CD"/>
    <w:rsid w:val="005C53F4"/>
    <w:rsid w:val="005C58F6"/>
    <w:rsid w:val="005C5977"/>
    <w:rsid w:val="005C5E91"/>
    <w:rsid w:val="005C61E5"/>
    <w:rsid w:val="005C624D"/>
    <w:rsid w:val="005C6D56"/>
    <w:rsid w:val="005C6F11"/>
    <w:rsid w:val="005C6F7C"/>
    <w:rsid w:val="005C6FEC"/>
    <w:rsid w:val="005C72FF"/>
    <w:rsid w:val="005C7891"/>
    <w:rsid w:val="005C7995"/>
    <w:rsid w:val="005D023F"/>
    <w:rsid w:val="005D0418"/>
    <w:rsid w:val="005D09A4"/>
    <w:rsid w:val="005D0A46"/>
    <w:rsid w:val="005D0D6D"/>
    <w:rsid w:val="005D0E10"/>
    <w:rsid w:val="005D0E4F"/>
    <w:rsid w:val="005D1024"/>
    <w:rsid w:val="005D11E3"/>
    <w:rsid w:val="005D1347"/>
    <w:rsid w:val="005D1413"/>
    <w:rsid w:val="005D1475"/>
    <w:rsid w:val="005D1561"/>
    <w:rsid w:val="005D197D"/>
    <w:rsid w:val="005D1B1B"/>
    <w:rsid w:val="005D1C15"/>
    <w:rsid w:val="005D1E21"/>
    <w:rsid w:val="005D2027"/>
    <w:rsid w:val="005D23DD"/>
    <w:rsid w:val="005D2A30"/>
    <w:rsid w:val="005D2E29"/>
    <w:rsid w:val="005D2EE9"/>
    <w:rsid w:val="005D3252"/>
    <w:rsid w:val="005D3BA8"/>
    <w:rsid w:val="005D3E14"/>
    <w:rsid w:val="005D42D0"/>
    <w:rsid w:val="005D4475"/>
    <w:rsid w:val="005D4683"/>
    <w:rsid w:val="005D4ACB"/>
    <w:rsid w:val="005D4B7E"/>
    <w:rsid w:val="005D4D4E"/>
    <w:rsid w:val="005D4EEC"/>
    <w:rsid w:val="005D50AC"/>
    <w:rsid w:val="005D5308"/>
    <w:rsid w:val="005D53FA"/>
    <w:rsid w:val="005D5671"/>
    <w:rsid w:val="005D5A97"/>
    <w:rsid w:val="005D5BC7"/>
    <w:rsid w:val="005D6E04"/>
    <w:rsid w:val="005D7891"/>
    <w:rsid w:val="005D7F0D"/>
    <w:rsid w:val="005E0392"/>
    <w:rsid w:val="005E10A3"/>
    <w:rsid w:val="005E10BB"/>
    <w:rsid w:val="005E1259"/>
    <w:rsid w:val="005E12EB"/>
    <w:rsid w:val="005E14AD"/>
    <w:rsid w:val="005E1DF7"/>
    <w:rsid w:val="005E2660"/>
    <w:rsid w:val="005E2973"/>
    <w:rsid w:val="005E2C68"/>
    <w:rsid w:val="005E2F91"/>
    <w:rsid w:val="005E39A1"/>
    <w:rsid w:val="005E3B58"/>
    <w:rsid w:val="005E3F46"/>
    <w:rsid w:val="005E440A"/>
    <w:rsid w:val="005E4476"/>
    <w:rsid w:val="005E4CE7"/>
    <w:rsid w:val="005E4D7B"/>
    <w:rsid w:val="005E51D2"/>
    <w:rsid w:val="005E52C9"/>
    <w:rsid w:val="005E539C"/>
    <w:rsid w:val="005E5B31"/>
    <w:rsid w:val="005E5CA0"/>
    <w:rsid w:val="005E608F"/>
    <w:rsid w:val="005E610E"/>
    <w:rsid w:val="005E64CF"/>
    <w:rsid w:val="005E74B4"/>
    <w:rsid w:val="005E77E3"/>
    <w:rsid w:val="005E77EF"/>
    <w:rsid w:val="005F014F"/>
    <w:rsid w:val="005F064B"/>
    <w:rsid w:val="005F092C"/>
    <w:rsid w:val="005F0C50"/>
    <w:rsid w:val="005F0D0D"/>
    <w:rsid w:val="005F13F2"/>
    <w:rsid w:val="005F148E"/>
    <w:rsid w:val="005F17E0"/>
    <w:rsid w:val="005F1B79"/>
    <w:rsid w:val="005F1D22"/>
    <w:rsid w:val="005F205B"/>
    <w:rsid w:val="005F208C"/>
    <w:rsid w:val="005F20A1"/>
    <w:rsid w:val="005F21C1"/>
    <w:rsid w:val="005F220F"/>
    <w:rsid w:val="005F2372"/>
    <w:rsid w:val="005F253D"/>
    <w:rsid w:val="005F25F7"/>
    <w:rsid w:val="005F2BF8"/>
    <w:rsid w:val="005F2F1C"/>
    <w:rsid w:val="005F2FEA"/>
    <w:rsid w:val="005F333F"/>
    <w:rsid w:val="005F439B"/>
    <w:rsid w:val="005F4721"/>
    <w:rsid w:val="005F4E7E"/>
    <w:rsid w:val="005F4F79"/>
    <w:rsid w:val="005F5590"/>
    <w:rsid w:val="005F657F"/>
    <w:rsid w:val="005F671B"/>
    <w:rsid w:val="005F6A54"/>
    <w:rsid w:val="005F6AB6"/>
    <w:rsid w:val="005F6D80"/>
    <w:rsid w:val="005F76A1"/>
    <w:rsid w:val="005F78F3"/>
    <w:rsid w:val="005F7A2A"/>
    <w:rsid w:val="005F7BBC"/>
    <w:rsid w:val="006000BD"/>
    <w:rsid w:val="00600207"/>
    <w:rsid w:val="006004C2"/>
    <w:rsid w:val="006009BD"/>
    <w:rsid w:val="00600C2F"/>
    <w:rsid w:val="0060106D"/>
    <w:rsid w:val="00601149"/>
    <w:rsid w:val="0060176A"/>
    <w:rsid w:val="006020DF"/>
    <w:rsid w:val="0060266F"/>
    <w:rsid w:val="00602BA8"/>
    <w:rsid w:val="00602D7E"/>
    <w:rsid w:val="0060337D"/>
    <w:rsid w:val="006034ED"/>
    <w:rsid w:val="006034FC"/>
    <w:rsid w:val="006036FF"/>
    <w:rsid w:val="00604C9F"/>
    <w:rsid w:val="00604CDC"/>
    <w:rsid w:val="00604E09"/>
    <w:rsid w:val="006051C6"/>
    <w:rsid w:val="006054F2"/>
    <w:rsid w:val="0060558D"/>
    <w:rsid w:val="00605D41"/>
    <w:rsid w:val="00606070"/>
    <w:rsid w:val="00606260"/>
    <w:rsid w:val="006067D8"/>
    <w:rsid w:val="006071CD"/>
    <w:rsid w:val="0060791C"/>
    <w:rsid w:val="00610049"/>
    <w:rsid w:val="006100EB"/>
    <w:rsid w:val="006102D1"/>
    <w:rsid w:val="006104C2"/>
    <w:rsid w:val="00610697"/>
    <w:rsid w:val="00610992"/>
    <w:rsid w:val="00610C67"/>
    <w:rsid w:val="00611184"/>
    <w:rsid w:val="0061141E"/>
    <w:rsid w:val="00611421"/>
    <w:rsid w:val="006114C5"/>
    <w:rsid w:val="00611BD5"/>
    <w:rsid w:val="00611CE0"/>
    <w:rsid w:val="00611F70"/>
    <w:rsid w:val="00612077"/>
    <w:rsid w:val="006124BF"/>
    <w:rsid w:val="00613336"/>
    <w:rsid w:val="0061381A"/>
    <w:rsid w:val="00613978"/>
    <w:rsid w:val="006139B8"/>
    <w:rsid w:val="00613B41"/>
    <w:rsid w:val="00613B89"/>
    <w:rsid w:val="00613CAC"/>
    <w:rsid w:val="00613CCD"/>
    <w:rsid w:val="006146FE"/>
    <w:rsid w:val="00614971"/>
    <w:rsid w:val="00614B1C"/>
    <w:rsid w:val="00614F30"/>
    <w:rsid w:val="00615363"/>
    <w:rsid w:val="0061549E"/>
    <w:rsid w:val="00615964"/>
    <w:rsid w:val="00615A62"/>
    <w:rsid w:val="00615BFE"/>
    <w:rsid w:val="00615E6C"/>
    <w:rsid w:val="00616099"/>
    <w:rsid w:val="00616134"/>
    <w:rsid w:val="00616258"/>
    <w:rsid w:val="0061698E"/>
    <w:rsid w:val="00616B58"/>
    <w:rsid w:val="00616B79"/>
    <w:rsid w:val="00616D30"/>
    <w:rsid w:val="00617497"/>
    <w:rsid w:val="006178A5"/>
    <w:rsid w:val="00617D4E"/>
    <w:rsid w:val="0062006A"/>
    <w:rsid w:val="0062066D"/>
    <w:rsid w:val="00620778"/>
    <w:rsid w:val="00620958"/>
    <w:rsid w:val="00620F39"/>
    <w:rsid w:val="0062120E"/>
    <w:rsid w:val="00621680"/>
    <w:rsid w:val="00621A59"/>
    <w:rsid w:val="00621EAF"/>
    <w:rsid w:val="0062229E"/>
    <w:rsid w:val="006223C1"/>
    <w:rsid w:val="00622BE5"/>
    <w:rsid w:val="00622C53"/>
    <w:rsid w:val="00622FC6"/>
    <w:rsid w:val="00623165"/>
    <w:rsid w:val="006239D4"/>
    <w:rsid w:val="00623E91"/>
    <w:rsid w:val="0062462D"/>
    <w:rsid w:val="00624B9C"/>
    <w:rsid w:val="00624DAF"/>
    <w:rsid w:val="0062599C"/>
    <w:rsid w:val="00625BB3"/>
    <w:rsid w:val="006260CB"/>
    <w:rsid w:val="00626352"/>
    <w:rsid w:val="006263B3"/>
    <w:rsid w:val="00626536"/>
    <w:rsid w:val="00626692"/>
    <w:rsid w:val="00626C38"/>
    <w:rsid w:val="00626D3E"/>
    <w:rsid w:val="006270E8"/>
    <w:rsid w:val="00627414"/>
    <w:rsid w:val="006301C6"/>
    <w:rsid w:val="0063032E"/>
    <w:rsid w:val="006304EA"/>
    <w:rsid w:val="006305E7"/>
    <w:rsid w:val="00630C59"/>
    <w:rsid w:val="00630D8A"/>
    <w:rsid w:val="00630F48"/>
    <w:rsid w:val="006313D7"/>
    <w:rsid w:val="0063144C"/>
    <w:rsid w:val="00632429"/>
    <w:rsid w:val="00632B7C"/>
    <w:rsid w:val="00632D5B"/>
    <w:rsid w:val="006337CF"/>
    <w:rsid w:val="00634287"/>
    <w:rsid w:val="006343C5"/>
    <w:rsid w:val="00635B41"/>
    <w:rsid w:val="006361D2"/>
    <w:rsid w:val="006364ED"/>
    <w:rsid w:val="00636B69"/>
    <w:rsid w:val="00636B89"/>
    <w:rsid w:val="00636FE1"/>
    <w:rsid w:val="00636FE2"/>
    <w:rsid w:val="00637772"/>
    <w:rsid w:val="0063799D"/>
    <w:rsid w:val="00637B6E"/>
    <w:rsid w:val="006401FF"/>
    <w:rsid w:val="00640836"/>
    <w:rsid w:val="006408FB"/>
    <w:rsid w:val="00640AAF"/>
    <w:rsid w:val="00640C3C"/>
    <w:rsid w:val="00640C8D"/>
    <w:rsid w:val="00640D1B"/>
    <w:rsid w:val="0064146D"/>
    <w:rsid w:val="00641491"/>
    <w:rsid w:val="00641F3D"/>
    <w:rsid w:val="00641FE2"/>
    <w:rsid w:val="0064282C"/>
    <w:rsid w:val="00643118"/>
    <w:rsid w:val="00643778"/>
    <w:rsid w:val="00643D6B"/>
    <w:rsid w:val="0064461D"/>
    <w:rsid w:val="00644701"/>
    <w:rsid w:val="00645398"/>
    <w:rsid w:val="006453A5"/>
    <w:rsid w:val="00645570"/>
    <w:rsid w:val="006459BA"/>
    <w:rsid w:val="00645D3D"/>
    <w:rsid w:val="00646595"/>
    <w:rsid w:val="006465E7"/>
    <w:rsid w:val="00646BF4"/>
    <w:rsid w:val="00646E00"/>
    <w:rsid w:val="00647BC0"/>
    <w:rsid w:val="0065015D"/>
    <w:rsid w:val="0065030C"/>
    <w:rsid w:val="00650EF4"/>
    <w:rsid w:val="00650F8E"/>
    <w:rsid w:val="00651078"/>
    <w:rsid w:val="006511D5"/>
    <w:rsid w:val="00651251"/>
    <w:rsid w:val="0065130E"/>
    <w:rsid w:val="006515BA"/>
    <w:rsid w:val="00651638"/>
    <w:rsid w:val="006519EC"/>
    <w:rsid w:val="00651C94"/>
    <w:rsid w:val="00652AEE"/>
    <w:rsid w:val="006532A4"/>
    <w:rsid w:val="0065372E"/>
    <w:rsid w:val="006537E8"/>
    <w:rsid w:val="00654253"/>
    <w:rsid w:val="0065466C"/>
    <w:rsid w:val="00654BA3"/>
    <w:rsid w:val="00655404"/>
    <w:rsid w:val="0065553F"/>
    <w:rsid w:val="006556E2"/>
    <w:rsid w:val="0065571F"/>
    <w:rsid w:val="006557C5"/>
    <w:rsid w:val="00655AC4"/>
    <w:rsid w:val="00655B7C"/>
    <w:rsid w:val="00655F59"/>
    <w:rsid w:val="0065651E"/>
    <w:rsid w:val="006566BE"/>
    <w:rsid w:val="00656822"/>
    <w:rsid w:val="00656B46"/>
    <w:rsid w:val="00656CB7"/>
    <w:rsid w:val="00657622"/>
    <w:rsid w:val="00657914"/>
    <w:rsid w:val="006600D3"/>
    <w:rsid w:val="00660E0C"/>
    <w:rsid w:val="00660E95"/>
    <w:rsid w:val="0066106F"/>
    <w:rsid w:val="00661193"/>
    <w:rsid w:val="00661769"/>
    <w:rsid w:val="00662206"/>
    <w:rsid w:val="00662762"/>
    <w:rsid w:val="00662A5B"/>
    <w:rsid w:val="00663101"/>
    <w:rsid w:val="00663663"/>
    <w:rsid w:val="00663BA4"/>
    <w:rsid w:val="006640CC"/>
    <w:rsid w:val="006642E7"/>
    <w:rsid w:val="00664573"/>
    <w:rsid w:val="00664813"/>
    <w:rsid w:val="006649C7"/>
    <w:rsid w:val="00664B19"/>
    <w:rsid w:val="00664DEB"/>
    <w:rsid w:val="006650B7"/>
    <w:rsid w:val="00665569"/>
    <w:rsid w:val="00665D55"/>
    <w:rsid w:val="0066612C"/>
    <w:rsid w:val="0066665F"/>
    <w:rsid w:val="0066673D"/>
    <w:rsid w:val="00666B10"/>
    <w:rsid w:val="00666C94"/>
    <w:rsid w:val="00667269"/>
    <w:rsid w:val="00667D14"/>
    <w:rsid w:val="00670139"/>
    <w:rsid w:val="0067034C"/>
    <w:rsid w:val="006704A4"/>
    <w:rsid w:val="00670A4D"/>
    <w:rsid w:val="00670C93"/>
    <w:rsid w:val="00670ED1"/>
    <w:rsid w:val="00671072"/>
    <w:rsid w:val="006713B2"/>
    <w:rsid w:val="006713BA"/>
    <w:rsid w:val="00671777"/>
    <w:rsid w:val="00671886"/>
    <w:rsid w:val="00671B0A"/>
    <w:rsid w:val="0067276D"/>
    <w:rsid w:val="00673052"/>
    <w:rsid w:val="006730E6"/>
    <w:rsid w:val="00673381"/>
    <w:rsid w:val="00673A83"/>
    <w:rsid w:val="00673F8B"/>
    <w:rsid w:val="006742E7"/>
    <w:rsid w:val="00674B6B"/>
    <w:rsid w:val="00674D5A"/>
    <w:rsid w:val="00674D6B"/>
    <w:rsid w:val="00674F5E"/>
    <w:rsid w:val="00675105"/>
    <w:rsid w:val="00675390"/>
    <w:rsid w:val="0067540A"/>
    <w:rsid w:val="00675672"/>
    <w:rsid w:val="006759CF"/>
    <w:rsid w:val="00675E64"/>
    <w:rsid w:val="00675E87"/>
    <w:rsid w:val="00676128"/>
    <w:rsid w:val="0067655D"/>
    <w:rsid w:val="00676747"/>
    <w:rsid w:val="00676F2A"/>
    <w:rsid w:val="00676F33"/>
    <w:rsid w:val="00676F9B"/>
    <w:rsid w:val="00677063"/>
    <w:rsid w:val="0067737F"/>
    <w:rsid w:val="00677703"/>
    <w:rsid w:val="00677C66"/>
    <w:rsid w:val="00677D6D"/>
    <w:rsid w:val="0068034F"/>
    <w:rsid w:val="00680BC4"/>
    <w:rsid w:val="00680ECC"/>
    <w:rsid w:val="006812C8"/>
    <w:rsid w:val="0068162F"/>
    <w:rsid w:val="00682445"/>
    <w:rsid w:val="00682669"/>
    <w:rsid w:val="00682759"/>
    <w:rsid w:val="006828A2"/>
    <w:rsid w:val="00683028"/>
    <w:rsid w:val="00683291"/>
    <w:rsid w:val="006832F2"/>
    <w:rsid w:val="00683B86"/>
    <w:rsid w:val="00683FB2"/>
    <w:rsid w:val="00683FE9"/>
    <w:rsid w:val="0068445F"/>
    <w:rsid w:val="006844A3"/>
    <w:rsid w:val="00684BD5"/>
    <w:rsid w:val="00684EB3"/>
    <w:rsid w:val="00685127"/>
    <w:rsid w:val="00685678"/>
    <w:rsid w:val="006857E5"/>
    <w:rsid w:val="0068596C"/>
    <w:rsid w:val="00686964"/>
    <w:rsid w:val="00686B00"/>
    <w:rsid w:val="00686E25"/>
    <w:rsid w:val="006871B4"/>
    <w:rsid w:val="00687BDC"/>
    <w:rsid w:val="00687D4A"/>
    <w:rsid w:val="00690B79"/>
    <w:rsid w:val="00690F53"/>
    <w:rsid w:val="00691133"/>
    <w:rsid w:val="00691658"/>
    <w:rsid w:val="00691697"/>
    <w:rsid w:val="0069174D"/>
    <w:rsid w:val="00691A88"/>
    <w:rsid w:val="00691B58"/>
    <w:rsid w:val="006926CB"/>
    <w:rsid w:val="00692F2C"/>
    <w:rsid w:val="00693193"/>
    <w:rsid w:val="006935DA"/>
    <w:rsid w:val="006936DC"/>
    <w:rsid w:val="00693F3E"/>
    <w:rsid w:val="006940F5"/>
    <w:rsid w:val="00694205"/>
    <w:rsid w:val="0069431C"/>
    <w:rsid w:val="00694D90"/>
    <w:rsid w:val="00694EB7"/>
    <w:rsid w:val="00694F47"/>
    <w:rsid w:val="006952B8"/>
    <w:rsid w:val="0069599A"/>
    <w:rsid w:val="00695C2B"/>
    <w:rsid w:val="00695CCC"/>
    <w:rsid w:val="00695E4D"/>
    <w:rsid w:val="006961CE"/>
    <w:rsid w:val="006962AE"/>
    <w:rsid w:val="00697226"/>
    <w:rsid w:val="006977F2"/>
    <w:rsid w:val="00697898"/>
    <w:rsid w:val="00697BB6"/>
    <w:rsid w:val="00697C75"/>
    <w:rsid w:val="006A04BD"/>
    <w:rsid w:val="006A0B00"/>
    <w:rsid w:val="006A12B4"/>
    <w:rsid w:val="006A132B"/>
    <w:rsid w:val="006A1A9E"/>
    <w:rsid w:val="006A2400"/>
    <w:rsid w:val="006A29BE"/>
    <w:rsid w:val="006A2B1C"/>
    <w:rsid w:val="006A2B9D"/>
    <w:rsid w:val="006A2BB0"/>
    <w:rsid w:val="006A2EFD"/>
    <w:rsid w:val="006A35CC"/>
    <w:rsid w:val="006A3A28"/>
    <w:rsid w:val="006A3C15"/>
    <w:rsid w:val="006A4048"/>
    <w:rsid w:val="006A4332"/>
    <w:rsid w:val="006A4B85"/>
    <w:rsid w:val="006A4BC8"/>
    <w:rsid w:val="006A4C6D"/>
    <w:rsid w:val="006A54AC"/>
    <w:rsid w:val="006A5558"/>
    <w:rsid w:val="006A5B78"/>
    <w:rsid w:val="006A6971"/>
    <w:rsid w:val="006A6C4B"/>
    <w:rsid w:val="006A6CEA"/>
    <w:rsid w:val="006A6E86"/>
    <w:rsid w:val="006A6FAD"/>
    <w:rsid w:val="006A7635"/>
    <w:rsid w:val="006A7A85"/>
    <w:rsid w:val="006A7CDD"/>
    <w:rsid w:val="006A7D08"/>
    <w:rsid w:val="006B1C40"/>
    <w:rsid w:val="006B267B"/>
    <w:rsid w:val="006B29EF"/>
    <w:rsid w:val="006B3241"/>
    <w:rsid w:val="006B344E"/>
    <w:rsid w:val="006B38B8"/>
    <w:rsid w:val="006B43D0"/>
    <w:rsid w:val="006B454B"/>
    <w:rsid w:val="006B4901"/>
    <w:rsid w:val="006B4989"/>
    <w:rsid w:val="006B4A36"/>
    <w:rsid w:val="006B4E4E"/>
    <w:rsid w:val="006B5153"/>
    <w:rsid w:val="006B5440"/>
    <w:rsid w:val="006B54E5"/>
    <w:rsid w:val="006B58AB"/>
    <w:rsid w:val="006B5D9D"/>
    <w:rsid w:val="006B5DC5"/>
    <w:rsid w:val="006B5FBB"/>
    <w:rsid w:val="006B6E21"/>
    <w:rsid w:val="006B6EB0"/>
    <w:rsid w:val="006B762D"/>
    <w:rsid w:val="006B7B8B"/>
    <w:rsid w:val="006C029E"/>
    <w:rsid w:val="006C0758"/>
    <w:rsid w:val="006C1013"/>
    <w:rsid w:val="006C1AE5"/>
    <w:rsid w:val="006C1BE9"/>
    <w:rsid w:val="006C1C21"/>
    <w:rsid w:val="006C232F"/>
    <w:rsid w:val="006C3282"/>
    <w:rsid w:val="006C3387"/>
    <w:rsid w:val="006C34CC"/>
    <w:rsid w:val="006C35C5"/>
    <w:rsid w:val="006C36C0"/>
    <w:rsid w:val="006C4147"/>
    <w:rsid w:val="006C4596"/>
    <w:rsid w:val="006C45F5"/>
    <w:rsid w:val="006C47DA"/>
    <w:rsid w:val="006C4980"/>
    <w:rsid w:val="006C4A44"/>
    <w:rsid w:val="006C4F1D"/>
    <w:rsid w:val="006C5CCC"/>
    <w:rsid w:val="006C5D28"/>
    <w:rsid w:val="006C61E0"/>
    <w:rsid w:val="006C696D"/>
    <w:rsid w:val="006C6F40"/>
    <w:rsid w:val="006C733C"/>
    <w:rsid w:val="006C77B6"/>
    <w:rsid w:val="006C7AC8"/>
    <w:rsid w:val="006C7E2F"/>
    <w:rsid w:val="006D0359"/>
    <w:rsid w:val="006D07C7"/>
    <w:rsid w:val="006D1512"/>
    <w:rsid w:val="006D1B1B"/>
    <w:rsid w:val="006D1CE8"/>
    <w:rsid w:val="006D23D4"/>
    <w:rsid w:val="006D24B4"/>
    <w:rsid w:val="006D2967"/>
    <w:rsid w:val="006D2B4A"/>
    <w:rsid w:val="006D2B96"/>
    <w:rsid w:val="006D2BAF"/>
    <w:rsid w:val="006D2C92"/>
    <w:rsid w:val="006D2F00"/>
    <w:rsid w:val="006D35A0"/>
    <w:rsid w:val="006D365A"/>
    <w:rsid w:val="006D3910"/>
    <w:rsid w:val="006D3AF7"/>
    <w:rsid w:val="006D3B10"/>
    <w:rsid w:val="006D4113"/>
    <w:rsid w:val="006D44F0"/>
    <w:rsid w:val="006D48D1"/>
    <w:rsid w:val="006D4E9D"/>
    <w:rsid w:val="006D52CA"/>
    <w:rsid w:val="006D52F6"/>
    <w:rsid w:val="006D53A6"/>
    <w:rsid w:val="006D6301"/>
    <w:rsid w:val="006D63BF"/>
    <w:rsid w:val="006D673D"/>
    <w:rsid w:val="006D6A9D"/>
    <w:rsid w:val="006D6BE2"/>
    <w:rsid w:val="006D6BEC"/>
    <w:rsid w:val="006D77D8"/>
    <w:rsid w:val="006D7F3D"/>
    <w:rsid w:val="006D7F70"/>
    <w:rsid w:val="006E0109"/>
    <w:rsid w:val="006E038E"/>
    <w:rsid w:val="006E063E"/>
    <w:rsid w:val="006E1246"/>
    <w:rsid w:val="006E1782"/>
    <w:rsid w:val="006E19F2"/>
    <w:rsid w:val="006E1A5F"/>
    <w:rsid w:val="006E1EDD"/>
    <w:rsid w:val="006E1F41"/>
    <w:rsid w:val="006E20A9"/>
    <w:rsid w:val="006E28C0"/>
    <w:rsid w:val="006E2A67"/>
    <w:rsid w:val="006E2BE1"/>
    <w:rsid w:val="006E3FF3"/>
    <w:rsid w:val="006E42AB"/>
    <w:rsid w:val="006E430E"/>
    <w:rsid w:val="006E4327"/>
    <w:rsid w:val="006E4617"/>
    <w:rsid w:val="006E4A6F"/>
    <w:rsid w:val="006E4C31"/>
    <w:rsid w:val="006E52CD"/>
    <w:rsid w:val="006E52DE"/>
    <w:rsid w:val="006E58A7"/>
    <w:rsid w:val="006E6476"/>
    <w:rsid w:val="006E6875"/>
    <w:rsid w:val="006E698F"/>
    <w:rsid w:val="006E775B"/>
    <w:rsid w:val="006E7BDB"/>
    <w:rsid w:val="006F0FD6"/>
    <w:rsid w:val="006F1384"/>
    <w:rsid w:val="006F16BC"/>
    <w:rsid w:val="006F1AB7"/>
    <w:rsid w:val="006F1D2F"/>
    <w:rsid w:val="006F2542"/>
    <w:rsid w:val="006F2A6F"/>
    <w:rsid w:val="006F2DF6"/>
    <w:rsid w:val="006F312D"/>
    <w:rsid w:val="006F3208"/>
    <w:rsid w:val="006F339C"/>
    <w:rsid w:val="006F33EE"/>
    <w:rsid w:val="006F4512"/>
    <w:rsid w:val="006F45FB"/>
    <w:rsid w:val="006F4884"/>
    <w:rsid w:val="006F4A46"/>
    <w:rsid w:val="006F4DA5"/>
    <w:rsid w:val="006F4E3E"/>
    <w:rsid w:val="006F51B7"/>
    <w:rsid w:val="006F56F3"/>
    <w:rsid w:val="006F5ABE"/>
    <w:rsid w:val="006F607E"/>
    <w:rsid w:val="006F6105"/>
    <w:rsid w:val="006F62C5"/>
    <w:rsid w:val="006F67C9"/>
    <w:rsid w:val="006F6F49"/>
    <w:rsid w:val="006F76BB"/>
    <w:rsid w:val="006F7B29"/>
    <w:rsid w:val="006F7B7D"/>
    <w:rsid w:val="006F7D97"/>
    <w:rsid w:val="006F7E5F"/>
    <w:rsid w:val="00700184"/>
    <w:rsid w:val="007005AB"/>
    <w:rsid w:val="007008D5"/>
    <w:rsid w:val="00700F4A"/>
    <w:rsid w:val="00700F50"/>
    <w:rsid w:val="00700F93"/>
    <w:rsid w:val="00701021"/>
    <w:rsid w:val="007013D8"/>
    <w:rsid w:val="00701462"/>
    <w:rsid w:val="00702244"/>
    <w:rsid w:val="007022FA"/>
    <w:rsid w:val="00702F2F"/>
    <w:rsid w:val="007031A7"/>
    <w:rsid w:val="007033E4"/>
    <w:rsid w:val="007035B1"/>
    <w:rsid w:val="0070378B"/>
    <w:rsid w:val="0070393B"/>
    <w:rsid w:val="0070499E"/>
    <w:rsid w:val="00704BB2"/>
    <w:rsid w:val="00704CFF"/>
    <w:rsid w:val="00705330"/>
    <w:rsid w:val="00706AAA"/>
    <w:rsid w:val="007075B6"/>
    <w:rsid w:val="0070779E"/>
    <w:rsid w:val="007077CA"/>
    <w:rsid w:val="00707A25"/>
    <w:rsid w:val="00707ADF"/>
    <w:rsid w:val="007109F8"/>
    <w:rsid w:val="00710C01"/>
    <w:rsid w:val="00710E43"/>
    <w:rsid w:val="00711553"/>
    <w:rsid w:val="00711846"/>
    <w:rsid w:val="007118F7"/>
    <w:rsid w:val="007121E3"/>
    <w:rsid w:val="00712645"/>
    <w:rsid w:val="00712FDA"/>
    <w:rsid w:val="00713B47"/>
    <w:rsid w:val="00713DA3"/>
    <w:rsid w:val="00714506"/>
    <w:rsid w:val="0071483B"/>
    <w:rsid w:val="00714C5C"/>
    <w:rsid w:val="0071504D"/>
    <w:rsid w:val="007150BF"/>
    <w:rsid w:val="00715612"/>
    <w:rsid w:val="007159B5"/>
    <w:rsid w:val="00715DC7"/>
    <w:rsid w:val="007160D7"/>
    <w:rsid w:val="0071648C"/>
    <w:rsid w:val="00716D86"/>
    <w:rsid w:val="00716EA6"/>
    <w:rsid w:val="007171D2"/>
    <w:rsid w:val="00720002"/>
    <w:rsid w:val="0072034B"/>
    <w:rsid w:val="00720398"/>
    <w:rsid w:val="007205A2"/>
    <w:rsid w:val="00720715"/>
    <w:rsid w:val="00720DD8"/>
    <w:rsid w:val="00721361"/>
    <w:rsid w:val="00721385"/>
    <w:rsid w:val="00721517"/>
    <w:rsid w:val="0072191D"/>
    <w:rsid w:val="007220D7"/>
    <w:rsid w:val="007232AF"/>
    <w:rsid w:val="007234A9"/>
    <w:rsid w:val="00723856"/>
    <w:rsid w:val="00723D0B"/>
    <w:rsid w:val="00723D11"/>
    <w:rsid w:val="00724651"/>
    <w:rsid w:val="007249D8"/>
    <w:rsid w:val="00724C0B"/>
    <w:rsid w:val="00724E3E"/>
    <w:rsid w:val="007258DB"/>
    <w:rsid w:val="00725A92"/>
    <w:rsid w:val="00725E38"/>
    <w:rsid w:val="00726E1A"/>
    <w:rsid w:val="00727029"/>
    <w:rsid w:val="007270E6"/>
    <w:rsid w:val="00727249"/>
    <w:rsid w:val="00727519"/>
    <w:rsid w:val="00727660"/>
    <w:rsid w:val="0072782F"/>
    <w:rsid w:val="00727EEF"/>
    <w:rsid w:val="007300BA"/>
    <w:rsid w:val="0073026D"/>
    <w:rsid w:val="007306E3"/>
    <w:rsid w:val="007308E5"/>
    <w:rsid w:val="00730A15"/>
    <w:rsid w:val="00730D44"/>
    <w:rsid w:val="0073122E"/>
    <w:rsid w:val="007315E4"/>
    <w:rsid w:val="007316A4"/>
    <w:rsid w:val="00731C01"/>
    <w:rsid w:val="00731E75"/>
    <w:rsid w:val="00732435"/>
    <w:rsid w:val="007325F3"/>
    <w:rsid w:val="00732639"/>
    <w:rsid w:val="00732A1D"/>
    <w:rsid w:val="0073323E"/>
    <w:rsid w:val="00733F6A"/>
    <w:rsid w:val="007348A4"/>
    <w:rsid w:val="00735231"/>
    <w:rsid w:val="00735297"/>
    <w:rsid w:val="007354D0"/>
    <w:rsid w:val="00735AAF"/>
    <w:rsid w:val="00735F63"/>
    <w:rsid w:val="007360F9"/>
    <w:rsid w:val="007363F8"/>
    <w:rsid w:val="007369F6"/>
    <w:rsid w:val="00736B77"/>
    <w:rsid w:val="00737070"/>
    <w:rsid w:val="00737120"/>
    <w:rsid w:val="007373E8"/>
    <w:rsid w:val="00737456"/>
    <w:rsid w:val="00737741"/>
    <w:rsid w:val="007377F3"/>
    <w:rsid w:val="00737912"/>
    <w:rsid w:val="007400CC"/>
    <w:rsid w:val="007404D8"/>
    <w:rsid w:val="00741402"/>
    <w:rsid w:val="007415AC"/>
    <w:rsid w:val="00741780"/>
    <w:rsid w:val="00741D6D"/>
    <w:rsid w:val="00741DF6"/>
    <w:rsid w:val="00742078"/>
    <w:rsid w:val="0074217E"/>
    <w:rsid w:val="007427FE"/>
    <w:rsid w:val="00742805"/>
    <w:rsid w:val="007428D3"/>
    <w:rsid w:val="00742C72"/>
    <w:rsid w:val="00742D2B"/>
    <w:rsid w:val="00742EC1"/>
    <w:rsid w:val="00743084"/>
    <w:rsid w:val="007430A6"/>
    <w:rsid w:val="00743181"/>
    <w:rsid w:val="00743191"/>
    <w:rsid w:val="0074329C"/>
    <w:rsid w:val="0074338E"/>
    <w:rsid w:val="0074378D"/>
    <w:rsid w:val="00743A47"/>
    <w:rsid w:val="0074407D"/>
    <w:rsid w:val="00744264"/>
    <w:rsid w:val="007442BD"/>
    <w:rsid w:val="007445CD"/>
    <w:rsid w:val="007454C4"/>
    <w:rsid w:val="007455D7"/>
    <w:rsid w:val="007456B9"/>
    <w:rsid w:val="00745A51"/>
    <w:rsid w:val="00745B5F"/>
    <w:rsid w:val="00745E48"/>
    <w:rsid w:val="00746403"/>
    <w:rsid w:val="00746F83"/>
    <w:rsid w:val="00747724"/>
    <w:rsid w:val="007477B4"/>
    <w:rsid w:val="00747835"/>
    <w:rsid w:val="00747853"/>
    <w:rsid w:val="00747AFD"/>
    <w:rsid w:val="00750148"/>
    <w:rsid w:val="007503B6"/>
    <w:rsid w:val="007508AC"/>
    <w:rsid w:val="00750B62"/>
    <w:rsid w:val="00750CB2"/>
    <w:rsid w:val="00750D3D"/>
    <w:rsid w:val="007511AC"/>
    <w:rsid w:val="00751340"/>
    <w:rsid w:val="007517AD"/>
    <w:rsid w:val="00751996"/>
    <w:rsid w:val="00751E6B"/>
    <w:rsid w:val="00752324"/>
    <w:rsid w:val="00752C9E"/>
    <w:rsid w:val="007534F6"/>
    <w:rsid w:val="00753D6F"/>
    <w:rsid w:val="0075446C"/>
    <w:rsid w:val="00754913"/>
    <w:rsid w:val="00754BAB"/>
    <w:rsid w:val="007557EA"/>
    <w:rsid w:val="00755B11"/>
    <w:rsid w:val="0075649A"/>
    <w:rsid w:val="00757077"/>
    <w:rsid w:val="007572CB"/>
    <w:rsid w:val="00757648"/>
    <w:rsid w:val="00757BE2"/>
    <w:rsid w:val="00760170"/>
    <w:rsid w:val="0076032B"/>
    <w:rsid w:val="007604EE"/>
    <w:rsid w:val="00760F10"/>
    <w:rsid w:val="00761137"/>
    <w:rsid w:val="0076115F"/>
    <w:rsid w:val="007615DA"/>
    <w:rsid w:val="00761A31"/>
    <w:rsid w:val="00761A65"/>
    <w:rsid w:val="00761D4C"/>
    <w:rsid w:val="00761DFC"/>
    <w:rsid w:val="00761E5B"/>
    <w:rsid w:val="00762019"/>
    <w:rsid w:val="0076228F"/>
    <w:rsid w:val="0076231F"/>
    <w:rsid w:val="007625D1"/>
    <w:rsid w:val="0076275D"/>
    <w:rsid w:val="00762D5B"/>
    <w:rsid w:val="007635DA"/>
    <w:rsid w:val="0076383B"/>
    <w:rsid w:val="00764055"/>
    <w:rsid w:val="00764096"/>
    <w:rsid w:val="007643C1"/>
    <w:rsid w:val="00764659"/>
    <w:rsid w:val="00764740"/>
    <w:rsid w:val="007647B8"/>
    <w:rsid w:val="00764AD4"/>
    <w:rsid w:val="00764D47"/>
    <w:rsid w:val="00765122"/>
    <w:rsid w:val="007654F5"/>
    <w:rsid w:val="00765CDD"/>
    <w:rsid w:val="00765E3E"/>
    <w:rsid w:val="00765FEA"/>
    <w:rsid w:val="007665A4"/>
    <w:rsid w:val="0076694B"/>
    <w:rsid w:val="00766984"/>
    <w:rsid w:val="00766A75"/>
    <w:rsid w:val="00766AC3"/>
    <w:rsid w:val="007672C8"/>
    <w:rsid w:val="007673A3"/>
    <w:rsid w:val="00767D80"/>
    <w:rsid w:val="00767F9D"/>
    <w:rsid w:val="007706CF"/>
    <w:rsid w:val="00770A3B"/>
    <w:rsid w:val="00771617"/>
    <w:rsid w:val="0077212D"/>
    <w:rsid w:val="00772663"/>
    <w:rsid w:val="0077285C"/>
    <w:rsid w:val="00772D56"/>
    <w:rsid w:val="007733CB"/>
    <w:rsid w:val="00773C90"/>
    <w:rsid w:val="0077437A"/>
    <w:rsid w:val="00774536"/>
    <w:rsid w:val="007746C1"/>
    <w:rsid w:val="00774812"/>
    <w:rsid w:val="0077495D"/>
    <w:rsid w:val="00774D72"/>
    <w:rsid w:val="007757C6"/>
    <w:rsid w:val="00775928"/>
    <w:rsid w:val="00775C9A"/>
    <w:rsid w:val="00775CDB"/>
    <w:rsid w:val="0077685C"/>
    <w:rsid w:val="007768BA"/>
    <w:rsid w:val="00776ED1"/>
    <w:rsid w:val="0077776E"/>
    <w:rsid w:val="007802E7"/>
    <w:rsid w:val="007806CC"/>
    <w:rsid w:val="0078073F"/>
    <w:rsid w:val="00780BFB"/>
    <w:rsid w:val="0078135A"/>
    <w:rsid w:val="007814FB"/>
    <w:rsid w:val="00782048"/>
    <w:rsid w:val="007821B5"/>
    <w:rsid w:val="00782412"/>
    <w:rsid w:val="00782681"/>
    <w:rsid w:val="00782922"/>
    <w:rsid w:val="00782A9E"/>
    <w:rsid w:val="00782EDC"/>
    <w:rsid w:val="00783389"/>
    <w:rsid w:val="00783C20"/>
    <w:rsid w:val="00783F70"/>
    <w:rsid w:val="007841E4"/>
    <w:rsid w:val="007852B5"/>
    <w:rsid w:val="00785577"/>
    <w:rsid w:val="00785705"/>
    <w:rsid w:val="00785841"/>
    <w:rsid w:val="00785AA7"/>
    <w:rsid w:val="00785B9B"/>
    <w:rsid w:val="007861E2"/>
    <w:rsid w:val="00786339"/>
    <w:rsid w:val="00786646"/>
    <w:rsid w:val="00786910"/>
    <w:rsid w:val="00786AF2"/>
    <w:rsid w:val="00787431"/>
    <w:rsid w:val="007874AC"/>
    <w:rsid w:val="007877E9"/>
    <w:rsid w:val="00787ABE"/>
    <w:rsid w:val="00790849"/>
    <w:rsid w:val="00790D4D"/>
    <w:rsid w:val="00790DF0"/>
    <w:rsid w:val="007911A5"/>
    <w:rsid w:val="0079230F"/>
    <w:rsid w:val="00792340"/>
    <w:rsid w:val="00793012"/>
    <w:rsid w:val="00793319"/>
    <w:rsid w:val="0079331A"/>
    <w:rsid w:val="00793782"/>
    <w:rsid w:val="0079383D"/>
    <w:rsid w:val="00793C9A"/>
    <w:rsid w:val="00794021"/>
    <w:rsid w:val="007946E0"/>
    <w:rsid w:val="00795036"/>
    <w:rsid w:val="00795556"/>
    <w:rsid w:val="00795602"/>
    <w:rsid w:val="00795EC7"/>
    <w:rsid w:val="00795FAC"/>
    <w:rsid w:val="007960CF"/>
    <w:rsid w:val="007964A1"/>
    <w:rsid w:val="0079663D"/>
    <w:rsid w:val="007968C0"/>
    <w:rsid w:val="00796BA3"/>
    <w:rsid w:val="00796D39"/>
    <w:rsid w:val="00796E36"/>
    <w:rsid w:val="007979C5"/>
    <w:rsid w:val="007A0188"/>
    <w:rsid w:val="007A031F"/>
    <w:rsid w:val="007A0518"/>
    <w:rsid w:val="007A0565"/>
    <w:rsid w:val="007A0891"/>
    <w:rsid w:val="007A0F68"/>
    <w:rsid w:val="007A13DA"/>
    <w:rsid w:val="007A1AF0"/>
    <w:rsid w:val="007A1F24"/>
    <w:rsid w:val="007A2058"/>
    <w:rsid w:val="007A2A91"/>
    <w:rsid w:val="007A3743"/>
    <w:rsid w:val="007A3C15"/>
    <w:rsid w:val="007A3C38"/>
    <w:rsid w:val="007A3E67"/>
    <w:rsid w:val="007A4316"/>
    <w:rsid w:val="007A451F"/>
    <w:rsid w:val="007A45D3"/>
    <w:rsid w:val="007A462E"/>
    <w:rsid w:val="007A4C5E"/>
    <w:rsid w:val="007A53BB"/>
    <w:rsid w:val="007A5CB2"/>
    <w:rsid w:val="007A5CE6"/>
    <w:rsid w:val="007A5F1C"/>
    <w:rsid w:val="007A608B"/>
    <w:rsid w:val="007A6254"/>
    <w:rsid w:val="007A6412"/>
    <w:rsid w:val="007A64C3"/>
    <w:rsid w:val="007A65AF"/>
    <w:rsid w:val="007A67C3"/>
    <w:rsid w:val="007A6CB2"/>
    <w:rsid w:val="007A7201"/>
    <w:rsid w:val="007A7C1A"/>
    <w:rsid w:val="007A7C45"/>
    <w:rsid w:val="007A7D72"/>
    <w:rsid w:val="007B00C0"/>
    <w:rsid w:val="007B08E8"/>
    <w:rsid w:val="007B09CB"/>
    <w:rsid w:val="007B0E0C"/>
    <w:rsid w:val="007B1053"/>
    <w:rsid w:val="007B169D"/>
    <w:rsid w:val="007B1782"/>
    <w:rsid w:val="007B1D22"/>
    <w:rsid w:val="007B1ECA"/>
    <w:rsid w:val="007B1ED0"/>
    <w:rsid w:val="007B1F67"/>
    <w:rsid w:val="007B2085"/>
    <w:rsid w:val="007B235E"/>
    <w:rsid w:val="007B256F"/>
    <w:rsid w:val="007B27B5"/>
    <w:rsid w:val="007B2CE3"/>
    <w:rsid w:val="007B2E15"/>
    <w:rsid w:val="007B3857"/>
    <w:rsid w:val="007B386A"/>
    <w:rsid w:val="007B3A8A"/>
    <w:rsid w:val="007B44AF"/>
    <w:rsid w:val="007B4B7E"/>
    <w:rsid w:val="007B4C56"/>
    <w:rsid w:val="007B5534"/>
    <w:rsid w:val="007B56A2"/>
    <w:rsid w:val="007B5885"/>
    <w:rsid w:val="007B63D5"/>
    <w:rsid w:val="007B66AF"/>
    <w:rsid w:val="007B6D2F"/>
    <w:rsid w:val="007B7545"/>
    <w:rsid w:val="007B7652"/>
    <w:rsid w:val="007C07E2"/>
    <w:rsid w:val="007C0A06"/>
    <w:rsid w:val="007C0A21"/>
    <w:rsid w:val="007C0FE2"/>
    <w:rsid w:val="007C1220"/>
    <w:rsid w:val="007C139D"/>
    <w:rsid w:val="007C13CD"/>
    <w:rsid w:val="007C14C6"/>
    <w:rsid w:val="007C1501"/>
    <w:rsid w:val="007C2246"/>
    <w:rsid w:val="007C3090"/>
    <w:rsid w:val="007C3353"/>
    <w:rsid w:val="007C3719"/>
    <w:rsid w:val="007C3C7C"/>
    <w:rsid w:val="007C4984"/>
    <w:rsid w:val="007C4B23"/>
    <w:rsid w:val="007C4EBF"/>
    <w:rsid w:val="007C55E0"/>
    <w:rsid w:val="007C5679"/>
    <w:rsid w:val="007C5754"/>
    <w:rsid w:val="007C5789"/>
    <w:rsid w:val="007C661D"/>
    <w:rsid w:val="007C7303"/>
    <w:rsid w:val="007C7921"/>
    <w:rsid w:val="007C79E3"/>
    <w:rsid w:val="007C7A4B"/>
    <w:rsid w:val="007C7C6E"/>
    <w:rsid w:val="007C7ED6"/>
    <w:rsid w:val="007D0AA6"/>
    <w:rsid w:val="007D0BE1"/>
    <w:rsid w:val="007D105B"/>
    <w:rsid w:val="007D165C"/>
    <w:rsid w:val="007D18C4"/>
    <w:rsid w:val="007D1CE2"/>
    <w:rsid w:val="007D1F43"/>
    <w:rsid w:val="007D226A"/>
    <w:rsid w:val="007D268D"/>
    <w:rsid w:val="007D27D4"/>
    <w:rsid w:val="007D2822"/>
    <w:rsid w:val="007D2F64"/>
    <w:rsid w:val="007D328D"/>
    <w:rsid w:val="007D33F9"/>
    <w:rsid w:val="007D343B"/>
    <w:rsid w:val="007D3625"/>
    <w:rsid w:val="007D3827"/>
    <w:rsid w:val="007D3A59"/>
    <w:rsid w:val="007D461E"/>
    <w:rsid w:val="007D46E9"/>
    <w:rsid w:val="007D4905"/>
    <w:rsid w:val="007D4C07"/>
    <w:rsid w:val="007D4D3E"/>
    <w:rsid w:val="007D4DB2"/>
    <w:rsid w:val="007D61CA"/>
    <w:rsid w:val="007D6712"/>
    <w:rsid w:val="007D737D"/>
    <w:rsid w:val="007E0CFA"/>
    <w:rsid w:val="007E1022"/>
    <w:rsid w:val="007E13EE"/>
    <w:rsid w:val="007E1C1D"/>
    <w:rsid w:val="007E2243"/>
    <w:rsid w:val="007E289F"/>
    <w:rsid w:val="007E28AA"/>
    <w:rsid w:val="007E2A12"/>
    <w:rsid w:val="007E310A"/>
    <w:rsid w:val="007E317D"/>
    <w:rsid w:val="007E37AD"/>
    <w:rsid w:val="007E38BF"/>
    <w:rsid w:val="007E3CDA"/>
    <w:rsid w:val="007E3D51"/>
    <w:rsid w:val="007E3EAA"/>
    <w:rsid w:val="007E41B1"/>
    <w:rsid w:val="007E42A0"/>
    <w:rsid w:val="007E42A5"/>
    <w:rsid w:val="007E42DF"/>
    <w:rsid w:val="007E5998"/>
    <w:rsid w:val="007E5BB2"/>
    <w:rsid w:val="007E5C42"/>
    <w:rsid w:val="007E66F6"/>
    <w:rsid w:val="007E71F7"/>
    <w:rsid w:val="007E73DC"/>
    <w:rsid w:val="007E753C"/>
    <w:rsid w:val="007E7BF8"/>
    <w:rsid w:val="007F034A"/>
    <w:rsid w:val="007F07D9"/>
    <w:rsid w:val="007F0901"/>
    <w:rsid w:val="007F0BFD"/>
    <w:rsid w:val="007F0EDF"/>
    <w:rsid w:val="007F10E1"/>
    <w:rsid w:val="007F1186"/>
    <w:rsid w:val="007F1275"/>
    <w:rsid w:val="007F162D"/>
    <w:rsid w:val="007F1700"/>
    <w:rsid w:val="007F18D4"/>
    <w:rsid w:val="007F2145"/>
    <w:rsid w:val="007F22D3"/>
    <w:rsid w:val="007F245C"/>
    <w:rsid w:val="007F2F5D"/>
    <w:rsid w:val="007F3095"/>
    <w:rsid w:val="007F3187"/>
    <w:rsid w:val="007F35DD"/>
    <w:rsid w:val="007F38F3"/>
    <w:rsid w:val="007F4358"/>
    <w:rsid w:val="007F441D"/>
    <w:rsid w:val="007F48C2"/>
    <w:rsid w:val="007F4F60"/>
    <w:rsid w:val="007F523A"/>
    <w:rsid w:val="007F5527"/>
    <w:rsid w:val="007F5F0B"/>
    <w:rsid w:val="007F6AEA"/>
    <w:rsid w:val="007F6DAC"/>
    <w:rsid w:val="007F6F3D"/>
    <w:rsid w:val="007F70E4"/>
    <w:rsid w:val="007F716E"/>
    <w:rsid w:val="007F73DD"/>
    <w:rsid w:val="007F7989"/>
    <w:rsid w:val="007F7D8A"/>
    <w:rsid w:val="00800052"/>
    <w:rsid w:val="008003D4"/>
    <w:rsid w:val="008006FF"/>
    <w:rsid w:val="008011A5"/>
    <w:rsid w:val="008016DC"/>
    <w:rsid w:val="008017E9"/>
    <w:rsid w:val="00801900"/>
    <w:rsid w:val="00801ADE"/>
    <w:rsid w:val="00801B60"/>
    <w:rsid w:val="008022EB"/>
    <w:rsid w:val="008028C8"/>
    <w:rsid w:val="0080352A"/>
    <w:rsid w:val="008038A8"/>
    <w:rsid w:val="00803BC1"/>
    <w:rsid w:val="00803CBD"/>
    <w:rsid w:val="00804192"/>
    <w:rsid w:val="00804A7F"/>
    <w:rsid w:val="00804C14"/>
    <w:rsid w:val="00805096"/>
    <w:rsid w:val="0080522E"/>
    <w:rsid w:val="008054C1"/>
    <w:rsid w:val="00805D64"/>
    <w:rsid w:val="008063EA"/>
    <w:rsid w:val="008067B0"/>
    <w:rsid w:val="00806880"/>
    <w:rsid w:val="00806E92"/>
    <w:rsid w:val="00806F8D"/>
    <w:rsid w:val="008076EA"/>
    <w:rsid w:val="008077AF"/>
    <w:rsid w:val="00807BCA"/>
    <w:rsid w:val="00807FBC"/>
    <w:rsid w:val="0081076D"/>
    <w:rsid w:val="00810838"/>
    <w:rsid w:val="00810AAD"/>
    <w:rsid w:val="00810AE5"/>
    <w:rsid w:val="00810C97"/>
    <w:rsid w:val="0081171B"/>
    <w:rsid w:val="00811992"/>
    <w:rsid w:val="0081201A"/>
    <w:rsid w:val="008124D0"/>
    <w:rsid w:val="00812745"/>
    <w:rsid w:val="00812853"/>
    <w:rsid w:val="0081325A"/>
    <w:rsid w:val="0081342E"/>
    <w:rsid w:val="0081346B"/>
    <w:rsid w:val="008136F0"/>
    <w:rsid w:val="00813C2C"/>
    <w:rsid w:val="0081420F"/>
    <w:rsid w:val="008142A8"/>
    <w:rsid w:val="008144A2"/>
    <w:rsid w:val="008144D2"/>
    <w:rsid w:val="008145BE"/>
    <w:rsid w:val="00814BAF"/>
    <w:rsid w:val="00814D27"/>
    <w:rsid w:val="00814F9D"/>
    <w:rsid w:val="00815058"/>
    <w:rsid w:val="00815122"/>
    <w:rsid w:val="0081537D"/>
    <w:rsid w:val="0081556C"/>
    <w:rsid w:val="00815A38"/>
    <w:rsid w:val="00815D49"/>
    <w:rsid w:val="008161EA"/>
    <w:rsid w:val="0081621A"/>
    <w:rsid w:val="00816482"/>
    <w:rsid w:val="0081652F"/>
    <w:rsid w:val="00817014"/>
    <w:rsid w:val="00817693"/>
    <w:rsid w:val="008176A3"/>
    <w:rsid w:val="00817700"/>
    <w:rsid w:val="00817D27"/>
    <w:rsid w:val="00817FD6"/>
    <w:rsid w:val="008201B1"/>
    <w:rsid w:val="008201B5"/>
    <w:rsid w:val="00820A0D"/>
    <w:rsid w:val="00820D24"/>
    <w:rsid w:val="00820D3D"/>
    <w:rsid w:val="008213EB"/>
    <w:rsid w:val="0082172A"/>
    <w:rsid w:val="0082194B"/>
    <w:rsid w:val="00822061"/>
    <w:rsid w:val="008220FE"/>
    <w:rsid w:val="008221CD"/>
    <w:rsid w:val="0082244A"/>
    <w:rsid w:val="008227C5"/>
    <w:rsid w:val="00822B16"/>
    <w:rsid w:val="00822F61"/>
    <w:rsid w:val="0082308F"/>
    <w:rsid w:val="00823A57"/>
    <w:rsid w:val="00823C53"/>
    <w:rsid w:val="00823CD6"/>
    <w:rsid w:val="00823D0A"/>
    <w:rsid w:val="008242ED"/>
    <w:rsid w:val="0082435E"/>
    <w:rsid w:val="0082511F"/>
    <w:rsid w:val="00825E87"/>
    <w:rsid w:val="00826153"/>
    <w:rsid w:val="0082680A"/>
    <w:rsid w:val="008268D7"/>
    <w:rsid w:val="00826E7F"/>
    <w:rsid w:val="00826F08"/>
    <w:rsid w:val="00827415"/>
    <w:rsid w:val="00827898"/>
    <w:rsid w:val="00827956"/>
    <w:rsid w:val="008304EE"/>
    <w:rsid w:val="00830B5F"/>
    <w:rsid w:val="00830DC5"/>
    <w:rsid w:val="00830E86"/>
    <w:rsid w:val="00830F8F"/>
    <w:rsid w:val="00831A3E"/>
    <w:rsid w:val="00831D8B"/>
    <w:rsid w:val="0083277C"/>
    <w:rsid w:val="00832F9E"/>
    <w:rsid w:val="0083308C"/>
    <w:rsid w:val="008334B7"/>
    <w:rsid w:val="008336E0"/>
    <w:rsid w:val="008336F5"/>
    <w:rsid w:val="0083381B"/>
    <w:rsid w:val="00834195"/>
    <w:rsid w:val="00834225"/>
    <w:rsid w:val="0083479F"/>
    <w:rsid w:val="00834E83"/>
    <w:rsid w:val="008353C7"/>
    <w:rsid w:val="00835443"/>
    <w:rsid w:val="008356B5"/>
    <w:rsid w:val="00835E87"/>
    <w:rsid w:val="00835EE9"/>
    <w:rsid w:val="00836201"/>
    <w:rsid w:val="00836356"/>
    <w:rsid w:val="00836963"/>
    <w:rsid w:val="008369ED"/>
    <w:rsid w:val="00836F65"/>
    <w:rsid w:val="00837E03"/>
    <w:rsid w:val="00837ED3"/>
    <w:rsid w:val="00840316"/>
    <w:rsid w:val="00840AA6"/>
    <w:rsid w:val="00840D4D"/>
    <w:rsid w:val="00840F56"/>
    <w:rsid w:val="008419B2"/>
    <w:rsid w:val="0084250A"/>
    <w:rsid w:val="008426DA"/>
    <w:rsid w:val="008429CA"/>
    <w:rsid w:val="00842F08"/>
    <w:rsid w:val="0084327A"/>
    <w:rsid w:val="008432CA"/>
    <w:rsid w:val="008433A4"/>
    <w:rsid w:val="00843634"/>
    <w:rsid w:val="00843865"/>
    <w:rsid w:val="00843AB6"/>
    <w:rsid w:val="00844247"/>
    <w:rsid w:val="0084446B"/>
    <w:rsid w:val="00844949"/>
    <w:rsid w:val="0084496E"/>
    <w:rsid w:val="00844C02"/>
    <w:rsid w:val="0084508D"/>
    <w:rsid w:val="00845118"/>
    <w:rsid w:val="008452F6"/>
    <w:rsid w:val="00845391"/>
    <w:rsid w:val="00845619"/>
    <w:rsid w:val="008459A3"/>
    <w:rsid w:val="00845B05"/>
    <w:rsid w:val="00846795"/>
    <w:rsid w:val="00846920"/>
    <w:rsid w:val="00846A52"/>
    <w:rsid w:val="00846B77"/>
    <w:rsid w:val="00846D7C"/>
    <w:rsid w:val="00846E32"/>
    <w:rsid w:val="00847915"/>
    <w:rsid w:val="00847D96"/>
    <w:rsid w:val="00847E57"/>
    <w:rsid w:val="00847EC0"/>
    <w:rsid w:val="00850115"/>
    <w:rsid w:val="00850A55"/>
    <w:rsid w:val="00850AC4"/>
    <w:rsid w:val="00850B2D"/>
    <w:rsid w:val="00850D44"/>
    <w:rsid w:val="00851065"/>
    <w:rsid w:val="008512F8"/>
    <w:rsid w:val="0085134B"/>
    <w:rsid w:val="008521A4"/>
    <w:rsid w:val="008521E6"/>
    <w:rsid w:val="008525F3"/>
    <w:rsid w:val="008529CE"/>
    <w:rsid w:val="00852BDA"/>
    <w:rsid w:val="00852FD0"/>
    <w:rsid w:val="008537AE"/>
    <w:rsid w:val="008538E2"/>
    <w:rsid w:val="0085447A"/>
    <w:rsid w:val="00854580"/>
    <w:rsid w:val="008547D1"/>
    <w:rsid w:val="00854E7F"/>
    <w:rsid w:val="008554AB"/>
    <w:rsid w:val="0085587B"/>
    <w:rsid w:val="00855C2F"/>
    <w:rsid w:val="00855E49"/>
    <w:rsid w:val="00855EFF"/>
    <w:rsid w:val="00856226"/>
    <w:rsid w:val="00856392"/>
    <w:rsid w:val="0085643F"/>
    <w:rsid w:val="00856919"/>
    <w:rsid w:val="00856968"/>
    <w:rsid w:val="00856AD2"/>
    <w:rsid w:val="00856D28"/>
    <w:rsid w:val="00857324"/>
    <w:rsid w:val="00857A86"/>
    <w:rsid w:val="00857BD9"/>
    <w:rsid w:val="00857CB7"/>
    <w:rsid w:val="00860031"/>
    <w:rsid w:val="00860279"/>
    <w:rsid w:val="008602AB"/>
    <w:rsid w:val="00861572"/>
    <w:rsid w:val="008616EA"/>
    <w:rsid w:val="008619D0"/>
    <w:rsid w:val="00862189"/>
    <w:rsid w:val="008627BC"/>
    <w:rsid w:val="00862AE8"/>
    <w:rsid w:val="00862B3F"/>
    <w:rsid w:val="00862BB4"/>
    <w:rsid w:val="00862C73"/>
    <w:rsid w:val="00862C99"/>
    <w:rsid w:val="008630B5"/>
    <w:rsid w:val="0086326B"/>
    <w:rsid w:val="008633AE"/>
    <w:rsid w:val="00863481"/>
    <w:rsid w:val="008637B2"/>
    <w:rsid w:val="00863816"/>
    <w:rsid w:val="00863C30"/>
    <w:rsid w:val="008640D6"/>
    <w:rsid w:val="00864285"/>
    <w:rsid w:val="0086442C"/>
    <w:rsid w:val="00864633"/>
    <w:rsid w:val="0086488C"/>
    <w:rsid w:val="00864BE3"/>
    <w:rsid w:val="00865059"/>
    <w:rsid w:val="00865159"/>
    <w:rsid w:val="00865D4C"/>
    <w:rsid w:val="00865DCA"/>
    <w:rsid w:val="008660AB"/>
    <w:rsid w:val="00866BB1"/>
    <w:rsid w:val="00866F3E"/>
    <w:rsid w:val="0086723C"/>
    <w:rsid w:val="0086726C"/>
    <w:rsid w:val="00867299"/>
    <w:rsid w:val="008672AE"/>
    <w:rsid w:val="008672CC"/>
    <w:rsid w:val="00867409"/>
    <w:rsid w:val="00867A2D"/>
    <w:rsid w:val="00867F9E"/>
    <w:rsid w:val="008700BB"/>
    <w:rsid w:val="00870461"/>
    <w:rsid w:val="00870CFD"/>
    <w:rsid w:val="00871713"/>
    <w:rsid w:val="008717B9"/>
    <w:rsid w:val="00871902"/>
    <w:rsid w:val="00871CEE"/>
    <w:rsid w:val="00871D28"/>
    <w:rsid w:val="0087203E"/>
    <w:rsid w:val="008721B9"/>
    <w:rsid w:val="0087223F"/>
    <w:rsid w:val="00872A43"/>
    <w:rsid w:val="008730C2"/>
    <w:rsid w:val="008732A6"/>
    <w:rsid w:val="00873548"/>
    <w:rsid w:val="00873690"/>
    <w:rsid w:val="00873B7B"/>
    <w:rsid w:val="00873D59"/>
    <w:rsid w:val="00873FE3"/>
    <w:rsid w:val="0087435B"/>
    <w:rsid w:val="00874567"/>
    <w:rsid w:val="00874718"/>
    <w:rsid w:val="00874907"/>
    <w:rsid w:val="00874B5C"/>
    <w:rsid w:val="00874B92"/>
    <w:rsid w:val="00875BA1"/>
    <w:rsid w:val="00875D19"/>
    <w:rsid w:val="008760A9"/>
    <w:rsid w:val="008761BC"/>
    <w:rsid w:val="0087652C"/>
    <w:rsid w:val="00876661"/>
    <w:rsid w:val="008769A6"/>
    <w:rsid w:val="00876B0B"/>
    <w:rsid w:val="00876C36"/>
    <w:rsid w:val="0087717E"/>
    <w:rsid w:val="00877578"/>
    <w:rsid w:val="008779C4"/>
    <w:rsid w:val="00877D9E"/>
    <w:rsid w:val="00877FC5"/>
    <w:rsid w:val="0088009B"/>
    <w:rsid w:val="008801DC"/>
    <w:rsid w:val="00880829"/>
    <w:rsid w:val="00880DB6"/>
    <w:rsid w:val="00880DD5"/>
    <w:rsid w:val="00880F6E"/>
    <w:rsid w:val="0088132C"/>
    <w:rsid w:val="0088145B"/>
    <w:rsid w:val="008817DB"/>
    <w:rsid w:val="0088189E"/>
    <w:rsid w:val="00881986"/>
    <w:rsid w:val="00881F70"/>
    <w:rsid w:val="00882448"/>
    <w:rsid w:val="008824C1"/>
    <w:rsid w:val="00882782"/>
    <w:rsid w:val="0088279B"/>
    <w:rsid w:val="00882992"/>
    <w:rsid w:val="00882BF1"/>
    <w:rsid w:val="00883A04"/>
    <w:rsid w:val="00883A14"/>
    <w:rsid w:val="00883BCB"/>
    <w:rsid w:val="008845BC"/>
    <w:rsid w:val="0088479D"/>
    <w:rsid w:val="008858D7"/>
    <w:rsid w:val="00885A6A"/>
    <w:rsid w:val="00885D18"/>
    <w:rsid w:val="00886276"/>
    <w:rsid w:val="008867E7"/>
    <w:rsid w:val="0088787F"/>
    <w:rsid w:val="00890C73"/>
    <w:rsid w:val="00891146"/>
    <w:rsid w:val="00891774"/>
    <w:rsid w:val="00891CB0"/>
    <w:rsid w:val="00891CD7"/>
    <w:rsid w:val="00892066"/>
    <w:rsid w:val="00892139"/>
    <w:rsid w:val="008926E7"/>
    <w:rsid w:val="00892B6B"/>
    <w:rsid w:val="00892F84"/>
    <w:rsid w:val="0089307D"/>
    <w:rsid w:val="00893312"/>
    <w:rsid w:val="0089370A"/>
    <w:rsid w:val="00893A86"/>
    <w:rsid w:val="00893CD5"/>
    <w:rsid w:val="00893F94"/>
    <w:rsid w:val="008945A8"/>
    <w:rsid w:val="008945F9"/>
    <w:rsid w:val="00894C66"/>
    <w:rsid w:val="00894F1F"/>
    <w:rsid w:val="00894F7F"/>
    <w:rsid w:val="008950EE"/>
    <w:rsid w:val="00895343"/>
    <w:rsid w:val="00895825"/>
    <w:rsid w:val="00895D85"/>
    <w:rsid w:val="008964D3"/>
    <w:rsid w:val="00896575"/>
    <w:rsid w:val="00896D7D"/>
    <w:rsid w:val="0089767B"/>
    <w:rsid w:val="00897763"/>
    <w:rsid w:val="008977E0"/>
    <w:rsid w:val="00897D8A"/>
    <w:rsid w:val="00897FE6"/>
    <w:rsid w:val="008A02B7"/>
    <w:rsid w:val="008A02C2"/>
    <w:rsid w:val="008A0C55"/>
    <w:rsid w:val="008A1DEF"/>
    <w:rsid w:val="008A290A"/>
    <w:rsid w:val="008A2971"/>
    <w:rsid w:val="008A2AED"/>
    <w:rsid w:val="008A2CAD"/>
    <w:rsid w:val="008A2CFA"/>
    <w:rsid w:val="008A2FA2"/>
    <w:rsid w:val="008A3140"/>
    <w:rsid w:val="008A3363"/>
    <w:rsid w:val="008A3478"/>
    <w:rsid w:val="008A3608"/>
    <w:rsid w:val="008A368E"/>
    <w:rsid w:val="008A370D"/>
    <w:rsid w:val="008A3751"/>
    <w:rsid w:val="008A42D7"/>
    <w:rsid w:val="008A48FD"/>
    <w:rsid w:val="008A4B70"/>
    <w:rsid w:val="008A4C69"/>
    <w:rsid w:val="008A4CAB"/>
    <w:rsid w:val="008A4D15"/>
    <w:rsid w:val="008A52CC"/>
    <w:rsid w:val="008A5447"/>
    <w:rsid w:val="008A55BA"/>
    <w:rsid w:val="008A587D"/>
    <w:rsid w:val="008A618E"/>
    <w:rsid w:val="008A621A"/>
    <w:rsid w:val="008A64D5"/>
    <w:rsid w:val="008A68C4"/>
    <w:rsid w:val="008A6DFD"/>
    <w:rsid w:val="008A6E23"/>
    <w:rsid w:val="008A6E8C"/>
    <w:rsid w:val="008A6FCB"/>
    <w:rsid w:val="008A7286"/>
    <w:rsid w:val="008A73E7"/>
    <w:rsid w:val="008A74EE"/>
    <w:rsid w:val="008A7504"/>
    <w:rsid w:val="008A776B"/>
    <w:rsid w:val="008A7882"/>
    <w:rsid w:val="008A7C26"/>
    <w:rsid w:val="008A7E05"/>
    <w:rsid w:val="008A7F80"/>
    <w:rsid w:val="008B0186"/>
    <w:rsid w:val="008B03CC"/>
    <w:rsid w:val="008B03E0"/>
    <w:rsid w:val="008B0651"/>
    <w:rsid w:val="008B13A3"/>
    <w:rsid w:val="008B2574"/>
    <w:rsid w:val="008B2686"/>
    <w:rsid w:val="008B286D"/>
    <w:rsid w:val="008B2966"/>
    <w:rsid w:val="008B29DC"/>
    <w:rsid w:val="008B2C04"/>
    <w:rsid w:val="008B2C7F"/>
    <w:rsid w:val="008B2EB3"/>
    <w:rsid w:val="008B2FB7"/>
    <w:rsid w:val="008B2FBA"/>
    <w:rsid w:val="008B389B"/>
    <w:rsid w:val="008B3E25"/>
    <w:rsid w:val="008B40BB"/>
    <w:rsid w:val="008B4664"/>
    <w:rsid w:val="008B4B30"/>
    <w:rsid w:val="008B4E2D"/>
    <w:rsid w:val="008B54C1"/>
    <w:rsid w:val="008B5675"/>
    <w:rsid w:val="008B5C4C"/>
    <w:rsid w:val="008B5EF2"/>
    <w:rsid w:val="008B6276"/>
    <w:rsid w:val="008B638E"/>
    <w:rsid w:val="008B66FA"/>
    <w:rsid w:val="008B6CE0"/>
    <w:rsid w:val="008B713F"/>
    <w:rsid w:val="008B7187"/>
    <w:rsid w:val="008B7CB6"/>
    <w:rsid w:val="008B7DF1"/>
    <w:rsid w:val="008B7FDD"/>
    <w:rsid w:val="008C0264"/>
    <w:rsid w:val="008C1451"/>
    <w:rsid w:val="008C16A8"/>
    <w:rsid w:val="008C1EDE"/>
    <w:rsid w:val="008C23A0"/>
    <w:rsid w:val="008C31A6"/>
    <w:rsid w:val="008C34C6"/>
    <w:rsid w:val="008C35A3"/>
    <w:rsid w:val="008C3662"/>
    <w:rsid w:val="008C3AEB"/>
    <w:rsid w:val="008C3DB0"/>
    <w:rsid w:val="008C44EF"/>
    <w:rsid w:val="008C524B"/>
    <w:rsid w:val="008C5483"/>
    <w:rsid w:val="008C56CC"/>
    <w:rsid w:val="008C58AD"/>
    <w:rsid w:val="008C5C65"/>
    <w:rsid w:val="008C65C3"/>
    <w:rsid w:val="008C69AC"/>
    <w:rsid w:val="008C6ABB"/>
    <w:rsid w:val="008C6C68"/>
    <w:rsid w:val="008C6D9D"/>
    <w:rsid w:val="008C6EFD"/>
    <w:rsid w:val="008C7012"/>
    <w:rsid w:val="008C76A5"/>
    <w:rsid w:val="008C76E3"/>
    <w:rsid w:val="008C7704"/>
    <w:rsid w:val="008C790B"/>
    <w:rsid w:val="008C7E3D"/>
    <w:rsid w:val="008D0131"/>
    <w:rsid w:val="008D05C0"/>
    <w:rsid w:val="008D0912"/>
    <w:rsid w:val="008D18C2"/>
    <w:rsid w:val="008D1F27"/>
    <w:rsid w:val="008D206B"/>
    <w:rsid w:val="008D284F"/>
    <w:rsid w:val="008D2E3A"/>
    <w:rsid w:val="008D2F36"/>
    <w:rsid w:val="008D36DE"/>
    <w:rsid w:val="008D39E2"/>
    <w:rsid w:val="008D3F62"/>
    <w:rsid w:val="008D405F"/>
    <w:rsid w:val="008D53BC"/>
    <w:rsid w:val="008D53E8"/>
    <w:rsid w:val="008D545A"/>
    <w:rsid w:val="008D56B0"/>
    <w:rsid w:val="008D5B8A"/>
    <w:rsid w:val="008D61A1"/>
    <w:rsid w:val="008D64F4"/>
    <w:rsid w:val="008D6F83"/>
    <w:rsid w:val="008D701E"/>
    <w:rsid w:val="008D70FC"/>
    <w:rsid w:val="008D738E"/>
    <w:rsid w:val="008D757E"/>
    <w:rsid w:val="008D7887"/>
    <w:rsid w:val="008D7AB1"/>
    <w:rsid w:val="008D7C54"/>
    <w:rsid w:val="008D7E83"/>
    <w:rsid w:val="008D7F4D"/>
    <w:rsid w:val="008E0AF4"/>
    <w:rsid w:val="008E1491"/>
    <w:rsid w:val="008E170F"/>
    <w:rsid w:val="008E1C34"/>
    <w:rsid w:val="008E1CA0"/>
    <w:rsid w:val="008E2011"/>
    <w:rsid w:val="008E27A5"/>
    <w:rsid w:val="008E2870"/>
    <w:rsid w:val="008E28B4"/>
    <w:rsid w:val="008E2C01"/>
    <w:rsid w:val="008E3268"/>
    <w:rsid w:val="008E4201"/>
    <w:rsid w:val="008E4760"/>
    <w:rsid w:val="008E49C0"/>
    <w:rsid w:val="008E54EA"/>
    <w:rsid w:val="008E5899"/>
    <w:rsid w:val="008E58FE"/>
    <w:rsid w:val="008E5EA8"/>
    <w:rsid w:val="008E649D"/>
    <w:rsid w:val="008E6774"/>
    <w:rsid w:val="008E6B68"/>
    <w:rsid w:val="008E6F72"/>
    <w:rsid w:val="008E7088"/>
    <w:rsid w:val="008E7112"/>
    <w:rsid w:val="008E77FD"/>
    <w:rsid w:val="008E7C2E"/>
    <w:rsid w:val="008F0018"/>
    <w:rsid w:val="008F0865"/>
    <w:rsid w:val="008F0962"/>
    <w:rsid w:val="008F0F14"/>
    <w:rsid w:val="008F10AB"/>
    <w:rsid w:val="008F14C8"/>
    <w:rsid w:val="008F1D1B"/>
    <w:rsid w:val="008F1D65"/>
    <w:rsid w:val="008F2160"/>
    <w:rsid w:val="008F231A"/>
    <w:rsid w:val="008F23AC"/>
    <w:rsid w:val="008F2A05"/>
    <w:rsid w:val="008F31EC"/>
    <w:rsid w:val="008F3769"/>
    <w:rsid w:val="008F3CFC"/>
    <w:rsid w:val="008F435F"/>
    <w:rsid w:val="008F4412"/>
    <w:rsid w:val="008F4503"/>
    <w:rsid w:val="008F4F5B"/>
    <w:rsid w:val="008F55D0"/>
    <w:rsid w:val="008F5B7D"/>
    <w:rsid w:val="008F5C08"/>
    <w:rsid w:val="008F6223"/>
    <w:rsid w:val="008F6971"/>
    <w:rsid w:val="008F6C94"/>
    <w:rsid w:val="008F7564"/>
    <w:rsid w:val="008F75B5"/>
    <w:rsid w:val="008F77AE"/>
    <w:rsid w:val="008F7A9B"/>
    <w:rsid w:val="008F7B8A"/>
    <w:rsid w:val="008F7D94"/>
    <w:rsid w:val="008F7E62"/>
    <w:rsid w:val="0090002A"/>
    <w:rsid w:val="009005D2"/>
    <w:rsid w:val="009007ED"/>
    <w:rsid w:val="00901014"/>
    <w:rsid w:val="009010BF"/>
    <w:rsid w:val="009014AA"/>
    <w:rsid w:val="009015D4"/>
    <w:rsid w:val="00901835"/>
    <w:rsid w:val="00901B26"/>
    <w:rsid w:val="00901CE1"/>
    <w:rsid w:val="00901EC9"/>
    <w:rsid w:val="00902385"/>
    <w:rsid w:val="0090245B"/>
    <w:rsid w:val="009025C5"/>
    <w:rsid w:val="00902B2D"/>
    <w:rsid w:val="00903312"/>
    <w:rsid w:val="009033A4"/>
    <w:rsid w:val="00904489"/>
    <w:rsid w:val="009047BD"/>
    <w:rsid w:val="00904857"/>
    <w:rsid w:val="009048B1"/>
    <w:rsid w:val="00905043"/>
    <w:rsid w:val="009052A3"/>
    <w:rsid w:val="00906394"/>
    <w:rsid w:val="0090678C"/>
    <w:rsid w:val="00906A6A"/>
    <w:rsid w:val="00906F4B"/>
    <w:rsid w:val="009074F7"/>
    <w:rsid w:val="00907AB3"/>
    <w:rsid w:val="00910692"/>
    <w:rsid w:val="009107A4"/>
    <w:rsid w:val="00910F2D"/>
    <w:rsid w:val="009110F5"/>
    <w:rsid w:val="00911DB9"/>
    <w:rsid w:val="00911F78"/>
    <w:rsid w:val="00911FB2"/>
    <w:rsid w:val="009122B4"/>
    <w:rsid w:val="009123D4"/>
    <w:rsid w:val="009125C8"/>
    <w:rsid w:val="00912D91"/>
    <w:rsid w:val="00912DB4"/>
    <w:rsid w:val="009132BE"/>
    <w:rsid w:val="00913EE9"/>
    <w:rsid w:val="009141F7"/>
    <w:rsid w:val="0091485B"/>
    <w:rsid w:val="0091495D"/>
    <w:rsid w:val="009149B7"/>
    <w:rsid w:val="00914C5A"/>
    <w:rsid w:val="00914DFF"/>
    <w:rsid w:val="00914F74"/>
    <w:rsid w:val="009159F3"/>
    <w:rsid w:val="00916039"/>
    <w:rsid w:val="009160FE"/>
    <w:rsid w:val="00916638"/>
    <w:rsid w:val="00916E7F"/>
    <w:rsid w:val="009171E7"/>
    <w:rsid w:val="00917336"/>
    <w:rsid w:val="009174D6"/>
    <w:rsid w:val="00917EB1"/>
    <w:rsid w:val="00921301"/>
    <w:rsid w:val="00921804"/>
    <w:rsid w:val="00921A69"/>
    <w:rsid w:val="00922090"/>
    <w:rsid w:val="009224B8"/>
    <w:rsid w:val="0092288B"/>
    <w:rsid w:val="00922BDB"/>
    <w:rsid w:val="00922F63"/>
    <w:rsid w:val="00923800"/>
    <w:rsid w:val="00923843"/>
    <w:rsid w:val="00923CB5"/>
    <w:rsid w:val="00923D5C"/>
    <w:rsid w:val="00923D9A"/>
    <w:rsid w:val="0092404E"/>
    <w:rsid w:val="009244DF"/>
    <w:rsid w:val="00924558"/>
    <w:rsid w:val="00924EEF"/>
    <w:rsid w:val="00925241"/>
    <w:rsid w:val="009253BD"/>
    <w:rsid w:val="00925708"/>
    <w:rsid w:val="00925D52"/>
    <w:rsid w:val="00925F54"/>
    <w:rsid w:val="00926050"/>
    <w:rsid w:val="009270DC"/>
    <w:rsid w:val="009300D3"/>
    <w:rsid w:val="009301FB"/>
    <w:rsid w:val="00930355"/>
    <w:rsid w:val="009304FD"/>
    <w:rsid w:val="0093053A"/>
    <w:rsid w:val="009306BA"/>
    <w:rsid w:val="00930B47"/>
    <w:rsid w:val="00931272"/>
    <w:rsid w:val="00931582"/>
    <w:rsid w:val="00931CE5"/>
    <w:rsid w:val="0093218C"/>
    <w:rsid w:val="0093242B"/>
    <w:rsid w:val="0093290B"/>
    <w:rsid w:val="00932F94"/>
    <w:rsid w:val="00933764"/>
    <w:rsid w:val="009340D2"/>
    <w:rsid w:val="009342F7"/>
    <w:rsid w:val="009344CD"/>
    <w:rsid w:val="00934571"/>
    <w:rsid w:val="009351B3"/>
    <w:rsid w:val="00935667"/>
    <w:rsid w:val="0093606E"/>
    <w:rsid w:val="00936337"/>
    <w:rsid w:val="00936383"/>
    <w:rsid w:val="0093666D"/>
    <w:rsid w:val="00936F1D"/>
    <w:rsid w:val="009377AC"/>
    <w:rsid w:val="009379CA"/>
    <w:rsid w:val="00937BEB"/>
    <w:rsid w:val="00937DFE"/>
    <w:rsid w:val="00937F2A"/>
    <w:rsid w:val="00937FE7"/>
    <w:rsid w:val="00940590"/>
    <w:rsid w:val="00940683"/>
    <w:rsid w:val="0094080B"/>
    <w:rsid w:val="00940E52"/>
    <w:rsid w:val="009410DD"/>
    <w:rsid w:val="00941EF7"/>
    <w:rsid w:val="009421C7"/>
    <w:rsid w:val="0094265F"/>
    <w:rsid w:val="009437FC"/>
    <w:rsid w:val="00943B46"/>
    <w:rsid w:val="00944772"/>
    <w:rsid w:val="00944A5A"/>
    <w:rsid w:val="00944ADB"/>
    <w:rsid w:val="00944C32"/>
    <w:rsid w:val="0094506C"/>
    <w:rsid w:val="00945E37"/>
    <w:rsid w:val="00945E87"/>
    <w:rsid w:val="00946445"/>
    <w:rsid w:val="009467A1"/>
    <w:rsid w:val="009475CA"/>
    <w:rsid w:val="009477C1"/>
    <w:rsid w:val="0094787F"/>
    <w:rsid w:val="00947AE7"/>
    <w:rsid w:val="00947EDC"/>
    <w:rsid w:val="00950044"/>
    <w:rsid w:val="009508DB"/>
    <w:rsid w:val="009509E7"/>
    <w:rsid w:val="00951742"/>
    <w:rsid w:val="00951B9E"/>
    <w:rsid w:val="00951E1B"/>
    <w:rsid w:val="009522EB"/>
    <w:rsid w:val="00952FB9"/>
    <w:rsid w:val="0095300C"/>
    <w:rsid w:val="00953596"/>
    <w:rsid w:val="0095371B"/>
    <w:rsid w:val="00953802"/>
    <w:rsid w:val="00953999"/>
    <w:rsid w:val="00953A85"/>
    <w:rsid w:val="009543F7"/>
    <w:rsid w:val="009548EA"/>
    <w:rsid w:val="00954AF4"/>
    <w:rsid w:val="00954FB7"/>
    <w:rsid w:val="009554DA"/>
    <w:rsid w:val="0095572C"/>
    <w:rsid w:val="00955732"/>
    <w:rsid w:val="00955744"/>
    <w:rsid w:val="00956D9D"/>
    <w:rsid w:val="00957326"/>
    <w:rsid w:val="009573BA"/>
    <w:rsid w:val="00957AA1"/>
    <w:rsid w:val="00957B2D"/>
    <w:rsid w:val="00957FE7"/>
    <w:rsid w:val="0096008D"/>
    <w:rsid w:val="009602B4"/>
    <w:rsid w:val="00960A1E"/>
    <w:rsid w:val="00960B86"/>
    <w:rsid w:val="00960B89"/>
    <w:rsid w:val="00960C2B"/>
    <w:rsid w:val="00960E6D"/>
    <w:rsid w:val="00960EC6"/>
    <w:rsid w:val="00960F11"/>
    <w:rsid w:val="009616B9"/>
    <w:rsid w:val="00961C17"/>
    <w:rsid w:val="00962007"/>
    <w:rsid w:val="009623F3"/>
    <w:rsid w:val="009627E2"/>
    <w:rsid w:val="00962C6A"/>
    <w:rsid w:val="00962DA3"/>
    <w:rsid w:val="00962E48"/>
    <w:rsid w:val="00962F0D"/>
    <w:rsid w:val="00963085"/>
    <w:rsid w:val="00963371"/>
    <w:rsid w:val="00963638"/>
    <w:rsid w:val="00963A07"/>
    <w:rsid w:val="00963AC7"/>
    <w:rsid w:val="00963C15"/>
    <w:rsid w:val="00963EEA"/>
    <w:rsid w:val="00963F59"/>
    <w:rsid w:val="00963FF4"/>
    <w:rsid w:val="00964162"/>
    <w:rsid w:val="00964272"/>
    <w:rsid w:val="00964A41"/>
    <w:rsid w:val="00965496"/>
    <w:rsid w:val="00965885"/>
    <w:rsid w:val="00965DD4"/>
    <w:rsid w:val="00965F39"/>
    <w:rsid w:val="00966015"/>
    <w:rsid w:val="0096607F"/>
    <w:rsid w:val="00966BB8"/>
    <w:rsid w:val="00966DB1"/>
    <w:rsid w:val="00967595"/>
    <w:rsid w:val="009676D4"/>
    <w:rsid w:val="00967925"/>
    <w:rsid w:val="00967D01"/>
    <w:rsid w:val="00967D44"/>
    <w:rsid w:val="009700BF"/>
    <w:rsid w:val="00970417"/>
    <w:rsid w:val="00970492"/>
    <w:rsid w:val="00970653"/>
    <w:rsid w:val="00971002"/>
    <w:rsid w:val="009711AF"/>
    <w:rsid w:val="0097132F"/>
    <w:rsid w:val="00972002"/>
    <w:rsid w:val="009722E2"/>
    <w:rsid w:val="009723FA"/>
    <w:rsid w:val="009726CB"/>
    <w:rsid w:val="00972833"/>
    <w:rsid w:val="009731A6"/>
    <w:rsid w:val="009747D5"/>
    <w:rsid w:val="00974C4A"/>
    <w:rsid w:val="00974D03"/>
    <w:rsid w:val="0097504A"/>
    <w:rsid w:val="009750CF"/>
    <w:rsid w:val="009753A7"/>
    <w:rsid w:val="009757AF"/>
    <w:rsid w:val="009758FD"/>
    <w:rsid w:val="00975E6B"/>
    <w:rsid w:val="0097614A"/>
    <w:rsid w:val="0097615C"/>
    <w:rsid w:val="00976885"/>
    <w:rsid w:val="00976F6B"/>
    <w:rsid w:val="00977330"/>
    <w:rsid w:val="0097792E"/>
    <w:rsid w:val="00977CE7"/>
    <w:rsid w:val="00977D89"/>
    <w:rsid w:val="00977F46"/>
    <w:rsid w:val="009814D2"/>
    <w:rsid w:val="00981E12"/>
    <w:rsid w:val="00981EBB"/>
    <w:rsid w:val="00982163"/>
    <w:rsid w:val="0098249D"/>
    <w:rsid w:val="009829CA"/>
    <w:rsid w:val="00983D03"/>
    <w:rsid w:val="00984102"/>
    <w:rsid w:val="0098419E"/>
    <w:rsid w:val="0098421E"/>
    <w:rsid w:val="00984346"/>
    <w:rsid w:val="00984557"/>
    <w:rsid w:val="009846AB"/>
    <w:rsid w:val="0098486D"/>
    <w:rsid w:val="00984BF6"/>
    <w:rsid w:val="00984E76"/>
    <w:rsid w:val="00984F5E"/>
    <w:rsid w:val="009850FB"/>
    <w:rsid w:val="009851D9"/>
    <w:rsid w:val="00985506"/>
    <w:rsid w:val="00985512"/>
    <w:rsid w:val="00985599"/>
    <w:rsid w:val="009858E4"/>
    <w:rsid w:val="00985975"/>
    <w:rsid w:val="00985E80"/>
    <w:rsid w:val="00985F3A"/>
    <w:rsid w:val="00986244"/>
    <w:rsid w:val="009863C6"/>
    <w:rsid w:val="00986805"/>
    <w:rsid w:val="00986A00"/>
    <w:rsid w:val="00986EB4"/>
    <w:rsid w:val="009870A1"/>
    <w:rsid w:val="00987328"/>
    <w:rsid w:val="00987A4A"/>
    <w:rsid w:val="00987A60"/>
    <w:rsid w:val="00987BFC"/>
    <w:rsid w:val="00987D7C"/>
    <w:rsid w:val="00987F10"/>
    <w:rsid w:val="009908E9"/>
    <w:rsid w:val="009910B5"/>
    <w:rsid w:val="009912BC"/>
    <w:rsid w:val="009916E0"/>
    <w:rsid w:val="00991E14"/>
    <w:rsid w:val="00991E34"/>
    <w:rsid w:val="0099219D"/>
    <w:rsid w:val="009924BB"/>
    <w:rsid w:val="0099264D"/>
    <w:rsid w:val="00992C4E"/>
    <w:rsid w:val="00992EE5"/>
    <w:rsid w:val="00993243"/>
    <w:rsid w:val="0099344F"/>
    <w:rsid w:val="00993807"/>
    <w:rsid w:val="009938B5"/>
    <w:rsid w:val="00993D34"/>
    <w:rsid w:val="00994202"/>
    <w:rsid w:val="00994595"/>
    <w:rsid w:val="00994600"/>
    <w:rsid w:val="009948C9"/>
    <w:rsid w:val="00994EA5"/>
    <w:rsid w:val="009953B7"/>
    <w:rsid w:val="00995435"/>
    <w:rsid w:val="00995CAA"/>
    <w:rsid w:val="009964B4"/>
    <w:rsid w:val="00996641"/>
    <w:rsid w:val="00996F20"/>
    <w:rsid w:val="00996F4C"/>
    <w:rsid w:val="009970FF"/>
    <w:rsid w:val="009972A9"/>
    <w:rsid w:val="009976DE"/>
    <w:rsid w:val="00997835"/>
    <w:rsid w:val="00997DB3"/>
    <w:rsid w:val="009A00BD"/>
    <w:rsid w:val="009A0170"/>
    <w:rsid w:val="009A0C5E"/>
    <w:rsid w:val="009A1165"/>
    <w:rsid w:val="009A1185"/>
    <w:rsid w:val="009A11A6"/>
    <w:rsid w:val="009A194E"/>
    <w:rsid w:val="009A1F0F"/>
    <w:rsid w:val="009A26EF"/>
    <w:rsid w:val="009A3008"/>
    <w:rsid w:val="009A319D"/>
    <w:rsid w:val="009A3355"/>
    <w:rsid w:val="009A3A77"/>
    <w:rsid w:val="009A3D7F"/>
    <w:rsid w:val="009A40EC"/>
    <w:rsid w:val="009A43A2"/>
    <w:rsid w:val="009A45C0"/>
    <w:rsid w:val="009A471F"/>
    <w:rsid w:val="009A4835"/>
    <w:rsid w:val="009A5220"/>
    <w:rsid w:val="009A52F2"/>
    <w:rsid w:val="009A544B"/>
    <w:rsid w:val="009A5B1F"/>
    <w:rsid w:val="009A5FCC"/>
    <w:rsid w:val="009A632C"/>
    <w:rsid w:val="009A6B5C"/>
    <w:rsid w:val="009A770A"/>
    <w:rsid w:val="009A7974"/>
    <w:rsid w:val="009A7BE3"/>
    <w:rsid w:val="009A7C2B"/>
    <w:rsid w:val="009B00CA"/>
    <w:rsid w:val="009B0784"/>
    <w:rsid w:val="009B0C93"/>
    <w:rsid w:val="009B0FF9"/>
    <w:rsid w:val="009B13A0"/>
    <w:rsid w:val="009B147C"/>
    <w:rsid w:val="009B18B0"/>
    <w:rsid w:val="009B245B"/>
    <w:rsid w:val="009B2836"/>
    <w:rsid w:val="009B2B4E"/>
    <w:rsid w:val="009B333F"/>
    <w:rsid w:val="009B38AE"/>
    <w:rsid w:val="009B3BC9"/>
    <w:rsid w:val="009B3C9A"/>
    <w:rsid w:val="009B41DB"/>
    <w:rsid w:val="009B51A8"/>
    <w:rsid w:val="009B59CE"/>
    <w:rsid w:val="009B5ACE"/>
    <w:rsid w:val="009B5F09"/>
    <w:rsid w:val="009B6111"/>
    <w:rsid w:val="009B6196"/>
    <w:rsid w:val="009B6624"/>
    <w:rsid w:val="009B6D20"/>
    <w:rsid w:val="009B6F51"/>
    <w:rsid w:val="009B7885"/>
    <w:rsid w:val="009C0000"/>
    <w:rsid w:val="009C003D"/>
    <w:rsid w:val="009C09B4"/>
    <w:rsid w:val="009C0A6F"/>
    <w:rsid w:val="009C0B2B"/>
    <w:rsid w:val="009C1148"/>
    <w:rsid w:val="009C1A56"/>
    <w:rsid w:val="009C1CD0"/>
    <w:rsid w:val="009C2210"/>
    <w:rsid w:val="009C23E2"/>
    <w:rsid w:val="009C24E6"/>
    <w:rsid w:val="009C2DBC"/>
    <w:rsid w:val="009C2E26"/>
    <w:rsid w:val="009C3304"/>
    <w:rsid w:val="009C3850"/>
    <w:rsid w:val="009C3E34"/>
    <w:rsid w:val="009C4560"/>
    <w:rsid w:val="009C481C"/>
    <w:rsid w:val="009C4849"/>
    <w:rsid w:val="009C4B2C"/>
    <w:rsid w:val="009C4CD5"/>
    <w:rsid w:val="009C5147"/>
    <w:rsid w:val="009C54E2"/>
    <w:rsid w:val="009C5875"/>
    <w:rsid w:val="009C5A6F"/>
    <w:rsid w:val="009C5EC5"/>
    <w:rsid w:val="009C636F"/>
    <w:rsid w:val="009C64BA"/>
    <w:rsid w:val="009C66C1"/>
    <w:rsid w:val="009C6741"/>
    <w:rsid w:val="009C7086"/>
    <w:rsid w:val="009C71DD"/>
    <w:rsid w:val="009C72E5"/>
    <w:rsid w:val="009C7605"/>
    <w:rsid w:val="009C77C5"/>
    <w:rsid w:val="009C78F9"/>
    <w:rsid w:val="009C7B17"/>
    <w:rsid w:val="009D0307"/>
    <w:rsid w:val="009D0314"/>
    <w:rsid w:val="009D04E1"/>
    <w:rsid w:val="009D0552"/>
    <w:rsid w:val="009D0E53"/>
    <w:rsid w:val="009D1375"/>
    <w:rsid w:val="009D1876"/>
    <w:rsid w:val="009D1D0F"/>
    <w:rsid w:val="009D2395"/>
    <w:rsid w:val="009D24D0"/>
    <w:rsid w:val="009D24D6"/>
    <w:rsid w:val="009D26EE"/>
    <w:rsid w:val="009D2A1C"/>
    <w:rsid w:val="009D2F61"/>
    <w:rsid w:val="009D348A"/>
    <w:rsid w:val="009D352D"/>
    <w:rsid w:val="009D35BC"/>
    <w:rsid w:val="009D3F6D"/>
    <w:rsid w:val="009D4D12"/>
    <w:rsid w:val="009D4DD0"/>
    <w:rsid w:val="009D4EF3"/>
    <w:rsid w:val="009D4F8C"/>
    <w:rsid w:val="009D66C1"/>
    <w:rsid w:val="009D67BB"/>
    <w:rsid w:val="009E0A26"/>
    <w:rsid w:val="009E1371"/>
    <w:rsid w:val="009E156F"/>
    <w:rsid w:val="009E18CD"/>
    <w:rsid w:val="009E1C59"/>
    <w:rsid w:val="009E1F0C"/>
    <w:rsid w:val="009E2307"/>
    <w:rsid w:val="009E23C3"/>
    <w:rsid w:val="009E2D58"/>
    <w:rsid w:val="009E3AE6"/>
    <w:rsid w:val="009E4414"/>
    <w:rsid w:val="009E4A11"/>
    <w:rsid w:val="009E4B11"/>
    <w:rsid w:val="009E4EC8"/>
    <w:rsid w:val="009E5334"/>
    <w:rsid w:val="009E5390"/>
    <w:rsid w:val="009E6384"/>
    <w:rsid w:val="009E64C6"/>
    <w:rsid w:val="009E6A31"/>
    <w:rsid w:val="009E6BFF"/>
    <w:rsid w:val="009E6FB4"/>
    <w:rsid w:val="009E72D9"/>
    <w:rsid w:val="009E74A2"/>
    <w:rsid w:val="009E7595"/>
    <w:rsid w:val="009E7DBA"/>
    <w:rsid w:val="009F0142"/>
    <w:rsid w:val="009F0184"/>
    <w:rsid w:val="009F0250"/>
    <w:rsid w:val="009F02D9"/>
    <w:rsid w:val="009F0D7F"/>
    <w:rsid w:val="009F0F08"/>
    <w:rsid w:val="009F1129"/>
    <w:rsid w:val="009F1346"/>
    <w:rsid w:val="009F14DE"/>
    <w:rsid w:val="009F169B"/>
    <w:rsid w:val="009F23E0"/>
    <w:rsid w:val="009F2990"/>
    <w:rsid w:val="009F2F6C"/>
    <w:rsid w:val="009F35DC"/>
    <w:rsid w:val="009F37F5"/>
    <w:rsid w:val="009F386B"/>
    <w:rsid w:val="009F39B4"/>
    <w:rsid w:val="009F3DA5"/>
    <w:rsid w:val="009F3EB2"/>
    <w:rsid w:val="009F433C"/>
    <w:rsid w:val="009F453F"/>
    <w:rsid w:val="009F454B"/>
    <w:rsid w:val="009F45B5"/>
    <w:rsid w:val="009F4768"/>
    <w:rsid w:val="009F49FA"/>
    <w:rsid w:val="009F4A4E"/>
    <w:rsid w:val="009F4DB2"/>
    <w:rsid w:val="009F573B"/>
    <w:rsid w:val="009F5D57"/>
    <w:rsid w:val="009F5DB8"/>
    <w:rsid w:val="009F5E7A"/>
    <w:rsid w:val="009F5EE1"/>
    <w:rsid w:val="009F62D0"/>
    <w:rsid w:val="009F65C3"/>
    <w:rsid w:val="009F6696"/>
    <w:rsid w:val="009F682D"/>
    <w:rsid w:val="009F73DE"/>
    <w:rsid w:val="009F770B"/>
    <w:rsid w:val="009F799D"/>
    <w:rsid w:val="009F7EDB"/>
    <w:rsid w:val="00A006A1"/>
    <w:rsid w:val="00A00A76"/>
    <w:rsid w:val="00A00CEC"/>
    <w:rsid w:val="00A01570"/>
    <w:rsid w:val="00A01715"/>
    <w:rsid w:val="00A01D3D"/>
    <w:rsid w:val="00A023BB"/>
    <w:rsid w:val="00A02421"/>
    <w:rsid w:val="00A02519"/>
    <w:rsid w:val="00A02AAD"/>
    <w:rsid w:val="00A0321F"/>
    <w:rsid w:val="00A03C80"/>
    <w:rsid w:val="00A03ED9"/>
    <w:rsid w:val="00A03F55"/>
    <w:rsid w:val="00A03F6B"/>
    <w:rsid w:val="00A045D1"/>
    <w:rsid w:val="00A04DF0"/>
    <w:rsid w:val="00A04FEF"/>
    <w:rsid w:val="00A05C4B"/>
    <w:rsid w:val="00A064BE"/>
    <w:rsid w:val="00A066CE"/>
    <w:rsid w:val="00A06793"/>
    <w:rsid w:val="00A0728C"/>
    <w:rsid w:val="00A07DF4"/>
    <w:rsid w:val="00A07EB3"/>
    <w:rsid w:val="00A10FD3"/>
    <w:rsid w:val="00A113C8"/>
    <w:rsid w:val="00A11430"/>
    <w:rsid w:val="00A11651"/>
    <w:rsid w:val="00A118C4"/>
    <w:rsid w:val="00A119C1"/>
    <w:rsid w:val="00A11E04"/>
    <w:rsid w:val="00A1245A"/>
    <w:rsid w:val="00A127D2"/>
    <w:rsid w:val="00A13BFF"/>
    <w:rsid w:val="00A140C1"/>
    <w:rsid w:val="00A141C1"/>
    <w:rsid w:val="00A1432B"/>
    <w:rsid w:val="00A14629"/>
    <w:rsid w:val="00A14647"/>
    <w:rsid w:val="00A1474A"/>
    <w:rsid w:val="00A14975"/>
    <w:rsid w:val="00A14B22"/>
    <w:rsid w:val="00A14FF1"/>
    <w:rsid w:val="00A1548C"/>
    <w:rsid w:val="00A1586E"/>
    <w:rsid w:val="00A162E3"/>
    <w:rsid w:val="00A166CE"/>
    <w:rsid w:val="00A16880"/>
    <w:rsid w:val="00A171B0"/>
    <w:rsid w:val="00A175EA"/>
    <w:rsid w:val="00A17A37"/>
    <w:rsid w:val="00A17E5C"/>
    <w:rsid w:val="00A17ECB"/>
    <w:rsid w:val="00A2071C"/>
    <w:rsid w:val="00A20B33"/>
    <w:rsid w:val="00A20C79"/>
    <w:rsid w:val="00A20CB3"/>
    <w:rsid w:val="00A20E8C"/>
    <w:rsid w:val="00A20F7A"/>
    <w:rsid w:val="00A210CF"/>
    <w:rsid w:val="00A21DD3"/>
    <w:rsid w:val="00A22787"/>
    <w:rsid w:val="00A227B4"/>
    <w:rsid w:val="00A22A5B"/>
    <w:rsid w:val="00A22D33"/>
    <w:rsid w:val="00A234C7"/>
    <w:rsid w:val="00A23A46"/>
    <w:rsid w:val="00A241B9"/>
    <w:rsid w:val="00A2424E"/>
    <w:rsid w:val="00A2450F"/>
    <w:rsid w:val="00A245F7"/>
    <w:rsid w:val="00A248FA"/>
    <w:rsid w:val="00A24A6A"/>
    <w:rsid w:val="00A253A3"/>
    <w:rsid w:val="00A257C9"/>
    <w:rsid w:val="00A2583B"/>
    <w:rsid w:val="00A25F53"/>
    <w:rsid w:val="00A265ED"/>
    <w:rsid w:val="00A266F7"/>
    <w:rsid w:val="00A26ABE"/>
    <w:rsid w:val="00A26C79"/>
    <w:rsid w:val="00A26F16"/>
    <w:rsid w:val="00A27192"/>
    <w:rsid w:val="00A30300"/>
    <w:rsid w:val="00A30886"/>
    <w:rsid w:val="00A30C01"/>
    <w:rsid w:val="00A3130D"/>
    <w:rsid w:val="00A318EF"/>
    <w:rsid w:val="00A31C47"/>
    <w:rsid w:val="00A31F9D"/>
    <w:rsid w:val="00A3205C"/>
    <w:rsid w:val="00A32437"/>
    <w:rsid w:val="00A32498"/>
    <w:rsid w:val="00A32A46"/>
    <w:rsid w:val="00A32E03"/>
    <w:rsid w:val="00A3329C"/>
    <w:rsid w:val="00A334E8"/>
    <w:rsid w:val="00A33638"/>
    <w:rsid w:val="00A336B1"/>
    <w:rsid w:val="00A339B2"/>
    <w:rsid w:val="00A33C34"/>
    <w:rsid w:val="00A33D78"/>
    <w:rsid w:val="00A33F2F"/>
    <w:rsid w:val="00A34026"/>
    <w:rsid w:val="00A3415C"/>
    <w:rsid w:val="00A341EE"/>
    <w:rsid w:val="00A345F9"/>
    <w:rsid w:val="00A346E3"/>
    <w:rsid w:val="00A34B08"/>
    <w:rsid w:val="00A34CE1"/>
    <w:rsid w:val="00A353D2"/>
    <w:rsid w:val="00A355D4"/>
    <w:rsid w:val="00A35613"/>
    <w:rsid w:val="00A35B28"/>
    <w:rsid w:val="00A35DC4"/>
    <w:rsid w:val="00A35ED1"/>
    <w:rsid w:val="00A35F59"/>
    <w:rsid w:val="00A36370"/>
    <w:rsid w:val="00A36900"/>
    <w:rsid w:val="00A36FAA"/>
    <w:rsid w:val="00A36FC6"/>
    <w:rsid w:val="00A371C1"/>
    <w:rsid w:val="00A3732C"/>
    <w:rsid w:val="00A374D1"/>
    <w:rsid w:val="00A37516"/>
    <w:rsid w:val="00A37705"/>
    <w:rsid w:val="00A4014C"/>
    <w:rsid w:val="00A40523"/>
    <w:rsid w:val="00A40974"/>
    <w:rsid w:val="00A40A5C"/>
    <w:rsid w:val="00A40A6F"/>
    <w:rsid w:val="00A40DF7"/>
    <w:rsid w:val="00A411D6"/>
    <w:rsid w:val="00A4169F"/>
    <w:rsid w:val="00A418A7"/>
    <w:rsid w:val="00A41A53"/>
    <w:rsid w:val="00A41D26"/>
    <w:rsid w:val="00A41E05"/>
    <w:rsid w:val="00A41E0C"/>
    <w:rsid w:val="00A4213D"/>
    <w:rsid w:val="00A42F13"/>
    <w:rsid w:val="00A43617"/>
    <w:rsid w:val="00A436DC"/>
    <w:rsid w:val="00A43C54"/>
    <w:rsid w:val="00A43E7E"/>
    <w:rsid w:val="00A444AE"/>
    <w:rsid w:val="00A45673"/>
    <w:rsid w:val="00A45993"/>
    <w:rsid w:val="00A45C4F"/>
    <w:rsid w:val="00A46060"/>
    <w:rsid w:val="00A4653A"/>
    <w:rsid w:val="00A46C20"/>
    <w:rsid w:val="00A46C9E"/>
    <w:rsid w:val="00A46D50"/>
    <w:rsid w:val="00A46FFF"/>
    <w:rsid w:val="00A473F0"/>
    <w:rsid w:val="00A47469"/>
    <w:rsid w:val="00A47E96"/>
    <w:rsid w:val="00A47F1D"/>
    <w:rsid w:val="00A50010"/>
    <w:rsid w:val="00A504BD"/>
    <w:rsid w:val="00A50CC9"/>
    <w:rsid w:val="00A51299"/>
    <w:rsid w:val="00A512FD"/>
    <w:rsid w:val="00A51529"/>
    <w:rsid w:val="00A5163E"/>
    <w:rsid w:val="00A5169E"/>
    <w:rsid w:val="00A51C58"/>
    <w:rsid w:val="00A51D08"/>
    <w:rsid w:val="00A51F54"/>
    <w:rsid w:val="00A52074"/>
    <w:rsid w:val="00A52567"/>
    <w:rsid w:val="00A5266C"/>
    <w:rsid w:val="00A52711"/>
    <w:rsid w:val="00A527BE"/>
    <w:rsid w:val="00A52818"/>
    <w:rsid w:val="00A53009"/>
    <w:rsid w:val="00A531A7"/>
    <w:rsid w:val="00A533F9"/>
    <w:rsid w:val="00A53445"/>
    <w:rsid w:val="00A53448"/>
    <w:rsid w:val="00A537D5"/>
    <w:rsid w:val="00A53A60"/>
    <w:rsid w:val="00A53F58"/>
    <w:rsid w:val="00A5432A"/>
    <w:rsid w:val="00A5493E"/>
    <w:rsid w:val="00A55B3E"/>
    <w:rsid w:val="00A55D6C"/>
    <w:rsid w:val="00A56376"/>
    <w:rsid w:val="00A567D1"/>
    <w:rsid w:val="00A5693E"/>
    <w:rsid w:val="00A56E1E"/>
    <w:rsid w:val="00A575D5"/>
    <w:rsid w:val="00A576E4"/>
    <w:rsid w:val="00A57C94"/>
    <w:rsid w:val="00A60D2C"/>
    <w:rsid w:val="00A61762"/>
    <w:rsid w:val="00A62019"/>
    <w:rsid w:val="00A62818"/>
    <w:rsid w:val="00A62AA0"/>
    <w:rsid w:val="00A62BC2"/>
    <w:rsid w:val="00A63176"/>
    <w:rsid w:val="00A63277"/>
    <w:rsid w:val="00A634FB"/>
    <w:rsid w:val="00A63C17"/>
    <w:rsid w:val="00A64373"/>
    <w:rsid w:val="00A64CA6"/>
    <w:rsid w:val="00A64CE4"/>
    <w:rsid w:val="00A64FB5"/>
    <w:rsid w:val="00A65035"/>
    <w:rsid w:val="00A65438"/>
    <w:rsid w:val="00A654AF"/>
    <w:rsid w:val="00A656FB"/>
    <w:rsid w:val="00A660DD"/>
    <w:rsid w:val="00A6621F"/>
    <w:rsid w:val="00A666DE"/>
    <w:rsid w:val="00A667DD"/>
    <w:rsid w:val="00A66840"/>
    <w:rsid w:val="00A66BE8"/>
    <w:rsid w:val="00A6726F"/>
    <w:rsid w:val="00A675D6"/>
    <w:rsid w:val="00A67AC4"/>
    <w:rsid w:val="00A67B78"/>
    <w:rsid w:val="00A70295"/>
    <w:rsid w:val="00A7077D"/>
    <w:rsid w:val="00A70845"/>
    <w:rsid w:val="00A7091B"/>
    <w:rsid w:val="00A70948"/>
    <w:rsid w:val="00A70CA5"/>
    <w:rsid w:val="00A710EF"/>
    <w:rsid w:val="00A71A0D"/>
    <w:rsid w:val="00A71CBE"/>
    <w:rsid w:val="00A7217C"/>
    <w:rsid w:val="00A72270"/>
    <w:rsid w:val="00A722BC"/>
    <w:rsid w:val="00A7297D"/>
    <w:rsid w:val="00A73139"/>
    <w:rsid w:val="00A733EF"/>
    <w:rsid w:val="00A740FE"/>
    <w:rsid w:val="00A74401"/>
    <w:rsid w:val="00A755B8"/>
    <w:rsid w:val="00A7598A"/>
    <w:rsid w:val="00A765BF"/>
    <w:rsid w:val="00A767CC"/>
    <w:rsid w:val="00A76F4C"/>
    <w:rsid w:val="00A76F88"/>
    <w:rsid w:val="00A7790E"/>
    <w:rsid w:val="00A800E2"/>
    <w:rsid w:val="00A80376"/>
    <w:rsid w:val="00A80E89"/>
    <w:rsid w:val="00A815E7"/>
    <w:rsid w:val="00A81AE8"/>
    <w:rsid w:val="00A82253"/>
    <w:rsid w:val="00A8253C"/>
    <w:rsid w:val="00A8279A"/>
    <w:rsid w:val="00A82D4D"/>
    <w:rsid w:val="00A82D84"/>
    <w:rsid w:val="00A82DA2"/>
    <w:rsid w:val="00A8332D"/>
    <w:rsid w:val="00A8359F"/>
    <w:rsid w:val="00A83C8A"/>
    <w:rsid w:val="00A841B4"/>
    <w:rsid w:val="00A842E7"/>
    <w:rsid w:val="00A84D9A"/>
    <w:rsid w:val="00A850BB"/>
    <w:rsid w:val="00A85226"/>
    <w:rsid w:val="00A86539"/>
    <w:rsid w:val="00A86545"/>
    <w:rsid w:val="00A8667C"/>
    <w:rsid w:val="00A869D3"/>
    <w:rsid w:val="00A87796"/>
    <w:rsid w:val="00A87DFD"/>
    <w:rsid w:val="00A87F22"/>
    <w:rsid w:val="00A87F9B"/>
    <w:rsid w:val="00A90388"/>
    <w:rsid w:val="00A906A0"/>
    <w:rsid w:val="00A90727"/>
    <w:rsid w:val="00A90980"/>
    <w:rsid w:val="00A90F08"/>
    <w:rsid w:val="00A9140A"/>
    <w:rsid w:val="00A91437"/>
    <w:rsid w:val="00A914DB"/>
    <w:rsid w:val="00A91662"/>
    <w:rsid w:val="00A91C3E"/>
    <w:rsid w:val="00A91D2A"/>
    <w:rsid w:val="00A91E1A"/>
    <w:rsid w:val="00A9230E"/>
    <w:rsid w:val="00A92447"/>
    <w:rsid w:val="00A925FD"/>
    <w:rsid w:val="00A92B05"/>
    <w:rsid w:val="00A92CD4"/>
    <w:rsid w:val="00A92DF4"/>
    <w:rsid w:val="00A931C4"/>
    <w:rsid w:val="00A93C72"/>
    <w:rsid w:val="00A93CE1"/>
    <w:rsid w:val="00A93E10"/>
    <w:rsid w:val="00A9495D"/>
    <w:rsid w:val="00A94C68"/>
    <w:rsid w:val="00A94D02"/>
    <w:rsid w:val="00A94E0D"/>
    <w:rsid w:val="00A95082"/>
    <w:rsid w:val="00A953CC"/>
    <w:rsid w:val="00A957D9"/>
    <w:rsid w:val="00A96325"/>
    <w:rsid w:val="00A96571"/>
    <w:rsid w:val="00A96F56"/>
    <w:rsid w:val="00A97144"/>
    <w:rsid w:val="00A97201"/>
    <w:rsid w:val="00A97396"/>
    <w:rsid w:val="00A97840"/>
    <w:rsid w:val="00AA0131"/>
    <w:rsid w:val="00AA0A21"/>
    <w:rsid w:val="00AA0BA3"/>
    <w:rsid w:val="00AA0E17"/>
    <w:rsid w:val="00AA195E"/>
    <w:rsid w:val="00AA1BDE"/>
    <w:rsid w:val="00AA1DBE"/>
    <w:rsid w:val="00AA1F6D"/>
    <w:rsid w:val="00AA2735"/>
    <w:rsid w:val="00AA29D9"/>
    <w:rsid w:val="00AA2A1E"/>
    <w:rsid w:val="00AA316D"/>
    <w:rsid w:val="00AA3296"/>
    <w:rsid w:val="00AA3A21"/>
    <w:rsid w:val="00AA4445"/>
    <w:rsid w:val="00AA4A11"/>
    <w:rsid w:val="00AA4D86"/>
    <w:rsid w:val="00AA50DA"/>
    <w:rsid w:val="00AA527F"/>
    <w:rsid w:val="00AA5E5B"/>
    <w:rsid w:val="00AA6161"/>
    <w:rsid w:val="00AA6573"/>
    <w:rsid w:val="00AA6B51"/>
    <w:rsid w:val="00AA7527"/>
    <w:rsid w:val="00AA7EB8"/>
    <w:rsid w:val="00AB0129"/>
    <w:rsid w:val="00AB0883"/>
    <w:rsid w:val="00AB08CE"/>
    <w:rsid w:val="00AB0C5F"/>
    <w:rsid w:val="00AB10AB"/>
    <w:rsid w:val="00AB127F"/>
    <w:rsid w:val="00AB12A7"/>
    <w:rsid w:val="00AB1541"/>
    <w:rsid w:val="00AB16E7"/>
    <w:rsid w:val="00AB264B"/>
    <w:rsid w:val="00AB26A8"/>
    <w:rsid w:val="00AB2768"/>
    <w:rsid w:val="00AB2878"/>
    <w:rsid w:val="00AB2AE8"/>
    <w:rsid w:val="00AB2BD7"/>
    <w:rsid w:val="00AB3117"/>
    <w:rsid w:val="00AB3302"/>
    <w:rsid w:val="00AB4057"/>
    <w:rsid w:val="00AB4B84"/>
    <w:rsid w:val="00AB55E2"/>
    <w:rsid w:val="00AB5B37"/>
    <w:rsid w:val="00AB5D9D"/>
    <w:rsid w:val="00AB61BF"/>
    <w:rsid w:val="00AB6D12"/>
    <w:rsid w:val="00AB6F48"/>
    <w:rsid w:val="00AB7001"/>
    <w:rsid w:val="00AB74D9"/>
    <w:rsid w:val="00AB7577"/>
    <w:rsid w:val="00AB771E"/>
    <w:rsid w:val="00AB7D3D"/>
    <w:rsid w:val="00AC0325"/>
    <w:rsid w:val="00AC07DE"/>
    <w:rsid w:val="00AC0B8F"/>
    <w:rsid w:val="00AC0FE2"/>
    <w:rsid w:val="00AC12A1"/>
    <w:rsid w:val="00AC1F87"/>
    <w:rsid w:val="00AC236A"/>
    <w:rsid w:val="00AC2F00"/>
    <w:rsid w:val="00AC3520"/>
    <w:rsid w:val="00AC3B83"/>
    <w:rsid w:val="00AC4369"/>
    <w:rsid w:val="00AC4B42"/>
    <w:rsid w:val="00AC50DB"/>
    <w:rsid w:val="00AC5658"/>
    <w:rsid w:val="00AC5A6A"/>
    <w:rsid w:val="00AC5EA0"/>
    <w:rsid w:val="00AC608D"/>
    <w:rsid w:val="00AC60D8"/>
    <w:rsid w:val="00AC60FE"/>
    <w:rsid w:val="00AC650F"/>
    <w:rsid w:val="00AC6D1D"/>
    <w:rsid w:val="00AC7301"/>
    <w:rsid w:val="00AC7773"/>
    <w:rsid w:val="00AC7C68"/>
    <w:rsid w:val="00AC7DAF"/>
    <w:rsid w:val="00AD0E8A"/>
    <w:rsid w:val="00AD0F71"/>
    <w:rsid w:val="00AD0FB4"/>
    <w:rsid w:val="00AD1004"/>
    <w:rsid w:val="00AD14F4"/>
    <w:rsid w:val="00AD1AE6"/>
    <w:rsid w:val="00AD2368"/>
    <w:rsid w:val="00AD28A8"/>
    <w:rsid w:val="00AD2F14"/>
    <w:rsid w:val="00AD320E"/>
    <w:rsid w:val="00AD481F"/>
    <w:rsid w:val="00AD4CC1"/>
    <w:rsid w:val="00AD509B"/>
    <w:rsid w:val="00AD5721"/>
    <w:rsid w:val="00AD5B95"/>
    <w:rsid w:val="00AD65B8"/>
    <w:rsid w:val="00AD6796"/>
    <w:rsid w:val="00AD688F"/>
    <w:rsid w:val="00AD6899"/>
    <w:rsid w:val="00AD6DEF"/>
    <w:rsid w:val="00AD753F"/>
    <w:rsid w:val="00AD782E"/>
    <w:rsid w:val="00AD7ADC"/>
    <w:rsid w:val="00AE0138"/>
    <w:rsid w:val="00AE02BB"/>
    <w:rsid w:val="00AE045F"/>
    <w:rsid w:val="00AE0CC2"/>
    <w:rsid w:val="00AE0D88"/>
    <w:rsid w:val="00AE215C"/>
    <w:rsid w:val="00AE2760"/>
    <w:rsid w:val="00AE2B06"/>
    <w:rsid w:val="00AE2E78"/>
    <w:rsid w:val="00AE4942"/>
    <w:rsid w:val="00AE519E"/>
    <w:rsid w:val="00AE5DC5"/>
    <w:rsid w:val="00AE6059"/>
    <w:rsid w:val="00AE7056"/>
    <w:rsid w:val="00AE72F3"/>
    <w:rsid w:val="00AE7691"/>
    <w:rsid w:val="00AE796E"/>
    <w:rsid w:val="00AF0021"/>
    <w:rsid w:val="00AF03B7"/>
    <w:rsid w:val="00AF05E9"/>
    <w:rsid w:val="00AF1126"/>
    <w:rsid w:val="00AF11AB"/>
    <w:rsid w:val="00AF15B8"/>
    <w:rsid w:val="00AF1AEC"/>
    <w:rsid w:val="00AF2214"/>
    <w:rsid w:val="00AF255B"/>
    <w:rsid w:val="00AF26E2"/>
    <w:rsid w:val="00AF27EE"/>
    <w:rsid w:val="00AF297D"/>
    <w:rsid w:val="00AF2A47"/>
    <w:rsid w:val="00AF3156"/>
    <w:rsid w:val="00AF32A1"/>
    <w:rsid w:val="00AF3BE8"/>
    <w:rsid w:val="00AF3C99"/>
    <w:rsid w:val="00AF3FD4"/>
    <w:rsid w:val="00AF4464"/>
    <w:rsid w:val="00AF4917"/>
    <w:rsid w:val="00AF4DD2"/>
    <w:rsid w:val="00AF4E37"/>
    <w:rsid w:val="00AF4FDC"/>
    <w:rsid w:val="00AF5659"/>
    <w:rsid w:val="00AF5E13"/>
    <w:rsid w:val="00AF7518"/>
    <w:rsid w:val="00B004A7"/>
    <w:rsid w:val="00B00EC6"/>
    <w:rsid w:val="00B011F3"/>
    <w:rsid w:val="00B0130A"/>
    <w:rsid w:val="00B013B1"/>
    <w:rsid w:val="00B01544"/>
    <w:rsid w:val="00B01779"/>
    <w:rsid w:val="00B019AF"/>
    <w:rsid w:val="00B01A68"/>
    <w:rsid w:val="00B01B65"/>
    <w:rsid w:val="00B01DC8"/>
    <w:rsid w:val="00B02118"/>
    <w:rsid w:val="00B02F26"/>
    <w:rsid w:val="00B02F3E"/>
    <w:rsid w:val="00B0374A"/>
    <w:rsid w:val="00B043C7"/>
    <w:rsid w:val="00B04B83"/>
    <w:rsid w:val="00B05065"/>
    <w:rsid w:val="00B058CB"/>
    <w:rsid w:val="00B0639B"/>
    <w:rsid w:val="00B067B8"/>
    <w:rsid w:val="00B06E45"/>
    <w:rsid w:val="00B072C7"/>
    <w:rsid w:val="00B0735F"/>
    <w:rsid w:val="00B07CED"/>
    <w:rsid w:val="00B10810"/>
    <w:rsid w:val="00B10A99"/>
    <w:rsid w:val="00B10CD6"/>
    <w:rsid w:val="00B1179B"/>
    <w:rsid w:val="00B11D82"/>
    <w:rsid w:val="00B12518"/>
    <w:rsid w:val="00B126AF"/>
    <w:rsid w:val="00B13436"/>
    <w:rsid w:val="00B136A9"/>
    <w:rsid w:val="00B13AAF"/>
    <w:rsid w:val="00B13C99"/>
    <w:rsid w:val="00B13DB1"/>
    <w:rsid w:val="00B13ED2"/>
    <w:rsid w:val="00B1411F"/>
    <w:rsid w:val="00B1422E"/>
    <w:rsid w:val="00B149CC"/>
    <w:rsid w:val="00B14EDC"/>
    <w:rsid w:val="00B15076"/>
    <w:rsid w:val="00B1507F"/>
    <w:rsid w:val="00B158E4"/>
    <w:rsid w:val="00B15960"/>
    <w:rsid w:val="00B15FE5"/>
    <w:rsid w:val="00B16307"/>
    <w:rsid w:val="00B16967"/>
    <w:rsid w:val="00B16C10"/>
    <w:rsid w:val="00B16F13"/>
    <w:rsid w:val="00B17352"/>
    <w:rsid w:val="00B17369"/>
    <w:rsid w:val="00B17565"/>
    <w:rsid w:val="00B1777B"/>
    <w:rsid w:val="00B177EF"/>
    <w:rsid w:val="00B17E37"/>
    <w:rsid w:val="00B2036D"/>
    <w:rsid w:val="00B20467"/>
    <w:rsid w:val="00B20636"/>
    <w:rsid w:val="00B20EBB"/>
    <w:rsid w:val="00B20EF1"/>
    <w:rsid w:val="00B2104C"/>
    <w:rsid w:val="00B215DC"/>
    <w:rsid w:val="00B2171D"/>
    <w:rsid w:val="00B2179B"/>
    <w:rsid w:val="00B21814"/>
    <w:rsid w:val="00B21933"/>
    <w:rsid w:val="00B21B1F"/>
    <w:rsid w:val="00B21E9E"/>
    <w:rsid w:val="00B21F0D"/>
    <w:rsid w:val="00B21FCF"/>
    <w:rsid w:val="00B21FEF"/>
    <w:rsid w:val="00B22147"/>
    <w:rsid w:val="00B22764"/>
    <w:rsid w:val="00B23113"/>
    <w:rsid w:val="00B238B2"/>
    <w:rsid w:val="00B23A1C"/>
    <w:rsid w:val="00B23D84"/>
    <w:rsid w:val="00B23EBD"/>
    <w:rsid w:val="00B2438A"/>
    <w:rsid w:val="00B24402"/>
    <w:rsid w:val="00B24A5D"/>
    <w:rsid w:val="00B24A72"/>
    <w:rsid w:val="00B24C83"/>
    <w:rsid w:val="00B24E59"/>
    <w:rsid w:val="00B25249"/>
    <w:rsid w:val="00B252F0"/>
    <w:rsid w:val="00B25E23"/>
    <w:rsid w:val="00B26443"/>
    <w:rsid w:val="00B26533"/>
    <w:rsid w:val="00B26711"/>
    <w:rsid w:val="00B26DA3"/>
    <w:rsid w:val="00B277A3"/>
    <w:rsid w:val="00B277DF"/>
    <w:rsid w:val="00B27B00"/>
    <w:rsid w:val="00B27FBB"/>
    <w:rsid w:val="00B30011"/>
    <w:rsid w:val="00B30886"/>
    <w:rsid w:val="00B30E1C"/>
    <w:rsid w:val="00B315F3"/>
    <w:rsid w:val="00B317A5"/>
    <w:rsid w:val="00B31DAA"/>
    <w:rsid w:val="00B320AF"/>
    <w:rsid w:val="00B325DC"/>
    <w:rsid w:val="00B327B6"/>
    <w:rsid w:val="00B32869"/>
    <w:rsid w:val="00B32BF5"/>
    <w:rsid w:val="00B32F4D"/>
    <w:rsid w:val="00B32FE1"/>
    <w:rsid w:val="00B333D3"/>
    <w:rsid w:val="00B335DA"/>
    <w:rsid w:val="00B33C4F"/>
    <w:rsid w:val="00B33FD0"/>
    <w:rsid w:val="00B342F2"/>
    <w:rsid w:val="00B34C5A"/>
    <w:rsid w:val="00B34F22"/>
    <w:rsid w:val="00B34F2A"/>
    <w:rsid w:val="00B34FA3"/>
    <w:rsid w:val="00B35540"/>
    <w:rsid w:val="00B355D0"/>
    <w:rsid w:val="00B35726"/>
    <w:rsid w:val="00B35913"/>
    <w:rsid w:val="00B35955"/>
    <w:rsid w:val="00B360E0"/>
    <w:rsid w:val="00B36273"/>
    <w:rsid w:val="00B369AE"/>
    <w:rsid w:val="00B36ECE"/>
    <w:rsid w:val="00B37021"/>
    <w:rsid w:val="00B37702"/>
    <w:rsid w:val="00B37E65"/>
    <w:rsid w:val="00B4001D"/>
    <w:rsid w:val="00B400B3"/>
    <w:rsid w:val="00B405AB"/>
    <w:rsid w:val="00B412DE"/>
    <w:rsid w:val="00B41431"/>
    <w:rsid w:val="00B41522"/>
    <w:rsid w:val="00B418D8"/>
    <w:rsid w:val="00B41B9F"/>
    <w:rsid w:val="00B41D86"/>
    <w:rsid w:val="00B41DFB"/>
    <w:rsid w:val="00B41E43"/>
    <w:rsid w:val="00B42044"/>
    <w:rsid w:val="00B431E0"/>
    <w:rsid w:val="00B43807"/>
    <w:rsid w:val="00B43B4F"/>
    <w:rsid w:val="00B43CDB"/>
    <w:rsid w:val="00B43ECC"/>
    <w:rsid w:val="00B4471E"/>
    <w:rsid w:val="00B44DA0"/>
    <w:rsid w:val="00B4599B"/>
    <w:rsid w:val="00B45B6E"/>
    <w:rsid w:val="00B45B98"/>
    <w:rsid w:val="00B45D77"/>
    <w:rsid w:val="00B46107"/>
    <w:rsid w:val="00B4628B"/>
    <w:rsid w:val="00B466BF"/>
    <w:rsid w:val="00B466E6"/>
    <w:rsid w:val="00B46A08"/>
    <w:rsid w:val="00B46AEA"/>
    <w:rsid w:val="00B46E4F"/>
    <w:rsid w:val="00B4749C"/>
    <w:rsid w:val="00B4794A"/>
    <w:rsid w:val="00B5002A"/>
    <w:rsid w:val="00B50D02"/>
    <w:rsid w:val="00B50D17"/>
    <w:rsid w:val="00B51727"/>
    <w:rsid w:val="00B517CA"/>
    <w:rsid w:val="00B51A11"/>
    <w:rsid w:val="00B52A6A"/>
    <w:rsid w:val="00B52ACC"/>
    <w:rsid w:val="00B53114"/>
    <w:rsid w:val="00B53BC2"/>
    <w:rsid w:val="00B53F80"/>
    <w:rsid w:val="00B5429B"/>
    <w:rsid w:val="00B544EE"/>
    <w:rsid w:val="00B54BC7"/>
    <w:rsid w:val="00B54CAC"/>
    <w:rsid w:val="00B557F9"/>
    <w:rsid w:val="00B55937"/>
    <w:rsid w:val="00B55B85"/>
    <w:rsid w:val="00B55F53"/>
    <w:rsid w:val="00B563AC"/>
    <w:rsid w:val="00B56732"/>
    <w:rsid w:val="00B567BD"/>
    <w:rsid w:val="00B56915"/>
    <w:rsid w:val="00B56D26"/>
    <w:rsid w:val="00B56F1F"/>
    <w:rsid w:val="00B575C6"/>
    <w:rsid w:val="00B5781C"/>
    <w:rsid w:val="00B601FF"/>
    <w:rsid w:val="00B60269"/>
    <w:rsid w:val="00B60303"/>
    <w:rsid w:val="00B60391"/>
    <w:rsid w:val="00B6040D"/>
    <w:rsid w:val="00B606AE"/>
    <w:rsid w:val="00B6070A"/>
    <w:rsid w:val="00B60771"/>
    <w:rsid w:val="00B607BB"/>
    <w:rsid w:val="00B60876"/>
    <w:rsid w:val="00B608DD"/>
    <w:rsid w:val="00B60AAC"/>
    <w:rsid w:val="00B61A8F"/>
    <w:rsid w:val="00B62042"/>
    <w:rsid w:val="00B624A6"/>
    <w:rsid w:val="00B626C9"/>
    <w:rsid w:val="00B6292F"/>
    <w:rsid w:val="00B62BAE"/>
    <w:rsid w:val="00B62EDF"/>
    <w:rsid w:val="00B62F29"/>
    <w:rsid w:val="00B6335C"/>
    <w:rsid w:val="00B63480"/>
    <w:rsid w:val="00B63ACF"/>
    <w:rsid w:val="00B64340"/>
    <w:rsid w:val="00B64C04"/>
    <w:rsid w:val="00B64E4A"/>
    <w:rsid w:val="00B6509D"/>
    <w:rsid w:val="00B6592E"/>
    <w:rsid w:val="00B65D36"/>
    <w:rsid w:val="00B65EB5"/>
    <w:rsid w:val="00B660C6"/>
    <w:rsid w:val="00B66248"/>
    <w:rsid w:val="00B668C0"/>
    <w:rsid w:val="00B66A23"/>
    <w:rsid w:val="00B66C6A"/>
    <w:rsid w:val="00B671BC"/>
    <w:rsid w:val="00B675AE"/>
    <w:rsid w:val="00B704A0"/>
    <w:rsid w:val="00B7075F"/>
    <w:rsid w:val="00B70854"/>
    <w:rsid w:val="00B70AD4"/>
    <w:rsid w:val="00B70D71"/>
    <w:rsid w:val="00B7116C"/>
    <w:rsid w:val="00B711AD"/>
    <w:rsid w:val="00B7180F"/>
    <w:rsid w:val="00B71A68"/>
    <w:rsid w:val="00B71B71"/>
    <w:rsid w:val="00B72B81"/>
    <w:rsid w:val="00B73478"/>
    <w:rsid w:val="00B7369A"/>
    <w:rsid w:val="00B737E7"/>
    <w:rsid w:val="00B73B12"/>
    <w:rsid w:val="00B73D11"/>
    <w:rsid w:val="00B74093"/>
    <w:rsid w:val="00B742DF"/>
    <w:rsid w:val="00B74374"/>
    <w:rsid w:val="00B75006"/>
    <w:rsid w:val="00B7535E"/>
    <w:rsid w:val="00B755DE"/>
    <w:rsid w:val="00B7572D"/>
    <w:rsid w:val="00B7574C"/>
    <w:rsid w:val="00B76054"/>
    <w:rsid w:val="00B76253"/>
    <w:rsid w:val="00B77216"/>
    <w:rsid w:val="00B77385"/>
    <w:rsid w:val="00B773A6"/>
    <w:rsid w:val="00B7743B"/>
    <w:rsid w:val="00B7753F"/>
    <w:rsid w:val="00B77917"/>
    <w:rsid w:val="00B801C6"/>
    <w:rsid w:val="00B80252"/>
    <w:rsid w:val="00B8027D"/>
    <w:rsid w:val="00B80698"/>
    <w:rsid w:val="00B807FA"/>
    <w:rsid w:val="00B80CBC"/>
    <w:rsid w:val="00B810DF"/>
    <w:rsid w:val="00B81487"/>
    <w:rsid w:val="00B815BE"/>
    <w:rsid w:val="00B8163B"/>
    <w:rsid w:val="00B81BFB"/>
    <w:rsid w:val="00B81C79"/>
    <w:rsid w:val="00B81E80"/>
    <w:rsid w:val="00B81F47"/>
    <w:rsid w:val="00B820CB"/>
    <w:rsid w:val="00B82C90"/>
    <w:rsid w:val="00B82E1A"/>
    <w:rsid w:val="00B82E72"/>
    <w:rsid w:val="00B83931"/>
    <w:rsid w:val="00B83A1A"/>
    <w:rsid w:val="00B83F0A"/>
    <w:rsid w:val="00B84694"/>
    <w:rsid w:val="00B84D2D"/>
    <w:rsid w:val="00B84DE9"/>
    <w:rsid w:val="00B85922"/>
    <w:rsid w:val="00B86810"/>
    <w:rsid w:val="00B86D36"/>
    <w:rsid w:val="00B86D9E"/>
    <w:rsid w:val="00B8767D"/>
    <w:rsid w:val="00B87C8B"/>
    <w:rsid w:val="00B87D27"/>
    <w:rsid w:val="00B904E1"/>
    <w:rsid w:val="00B906D4"/>
    <w:rsid w:val="00B91074"/>
    <w:rsid w:val="00B91C7A"/>
    <w:rsid w:val="00B92268"/>
    <w:rsid w:val="00B92769"/>
    <w:rsid w:val="00B92C42"/>
    <w:rsid w:val="00B932C8"/>
    <w:rsid w:val="00B933DF"/>
    <w:rsid w:val="00B93948"/>
    <w:rsid w:val="00B939FA"/>
    <w:rsid w:val="00B93F00"/>
    <w:rsid w:val="00B9486E"/>
    <w:rsid w:val="00B94F8C"/>
    <w:rsid w:val="00B95344"/>
    <w:rsid w:val="00B95857"/>
    <w:rsid w:val="00B95B7C"/>
    <w:rsid w:val="00B95DC8"/>
    <w:rsid w:val="00B95DFC"/>
    <w:rsid w:val="00B95F2E"/>
    <w:rsid w:val="00B960DC"/>
    <w:rsid w:val="00B960F2"/>
    <w:rsid w:val="00B96568"/>
    <w:rsid w:val="00B96599"/>
    <w:rsid w:val="00B9661B"/>
    <w:rsid w:val="00B96E76"/>
    <w:rsid w:val="00B96FC3"/>
    <w:rsid w:val="00B97945"/>
    <w:rsid w:val="00B97E34"/>
    <w:rsid w:val="00B97E61"/>
    <w:rsid w:val="00BA0042"/>
    <w:rsid w:val="00BA0579"/>
    <w:rsid w:val="00BA0B13"/>
    <w:rsid w:val="00BA1161"/>
    <w:rsid w:val="00BA1763"/>
    <w:rsid w:val="00BA2104"/>
    <w:rsid w:val="00BA278F"/>
    <w:rsid w:val="00BA28EC"/>
    <w:rsid w:val="00BA2ADB"/>
    <w:rsid w:val="00BA2C1A"/>
    <w:rsid w:val="00BA2CB2"/>
    <w:rsid w:val="00BA2F48"/>
    <w:rsid w:val="00BA30B4"/>
    <w:rsid w:val="00BA358D"/>
    <w:rsid w:val="00BA3A00"/>
    <w:rsid w:val="00BA3EB2"/>
    <w:rsid w:val="00BA57B8"/>
    <w:rsid w:val="00BA5844"/>
    <w:rsid w:val="00BA59B2"/>
    <w:rsid w:val="00BA5BAD"/>
    <w:rsid w:val="00BA66BD"/>
    <w:rsid w:val="00BA67CB"/>
    <w:rsid w:val="00BA6A73"/>
    <w:rsid w:val="00BA6ABE"/>
    <w:rsid w:val="00BA6C89"/>
    <w:rsid w:val="00BA740C"/>
    <w:rsid w:val="00BA74C7"/>
    <w:rsid w:val="00BA78BB"/>
    <w:rsid w:val="00BA7BB6"/>
    <w:rsid w:val="00BA7E1D"/>
    <w:rsid w:val="00BB0806"/>
    <w:rsid w:val="00BB0997"/>
    <w:rsid w:val="00BB0A62"/>
    <w:rsid w:val="00BB0E7C"/>
    <w:rsid w:val="00BB0F5B"/>
    <w:rsid w:val="00BB1099"/>
    <w:rsid w:val="00BB1BE5"/>
    <w:rsid w:val="00BB1E03"/>
    <w:rsid w:val="00BB1E4D"/>
    <w:rsid w:val="00BB2007"/>
    <w:rsid w:val="00BB28F6"/>
    <w:rsid w:val="00BB2DD4"/>
    <w:rsid w:val="00BB4134"/>
    <w:rsid w:val="00BB41C0"/>
    <w:rsid w:val="00BB4405"/>
    <w:rsid w:val="00BB4467"/>
    <w:rsid w:val="00BB4564"/>
    <w:rsid w:val="00BB45DD"/>
    <w:rsid w:val="00BB499C"/>
    <w:rsid w:val="00BB4DE8"/>
    <w:rsid w:val="00BB5085"/>
    <w:rsid w:val="00BB5329"/>
    <w:rsid w:val="00BB5DFF"/>
    <w:rsid w:val="00BB6002"/>
    <w:rsid w:val="00BB6377"/>
    <w:rsid w:val="00BB6A58"/>
    <w:rsid w:val="00BB6E62"/>
    <w:rsid w:val="00BB6F01"/>
    <w:rsid w:val="00BB7070"/>
    <w:rsid w:val="00BB74F9"/>
    <w:rsid w:val="00BB7A22"/>
    <w:rsid w:val="00BB7B7D"/>
    <w:rsid w:val="00BC028E"/>
    <w:rsid w:val="00BC036D"/>
    <w:rsid w:val="00BC04E3"/>
    <w:rsid w:val="00BC0796"/>
    <w:rsid w:val="00BC07B1"/>
    <w:rsid w:val="00BC0A97"/>
    <w:rsid w:val="00BC1529"/>
    <w:rsid w:val="00BC156F"/>
    <w:rsid w:val="00BC1B66"/>
    <w:rsid w:val="00BC22F0"/>
    <w:rsid w:val="00BC249C"/>
    <w:rsid w:val="00BC2B47"/>
    <w:rsid w:val="00BC2C1C"/>
    <w:rsid w:val="00BC2EC3"/>
    <w:rsid w:val="00BC3141"/>
    <w:rsid w:val="00BC3373"/>
    <w:rsid w:val="00BC361B"/>
    <w:rsid w:val="00BC366D"/>
    <w:rsid w:val="00BC3D08"/>
    <w:rsid w:val="00BC3E45"/>
    <w:rsid w:val="00BC4A8D"/>
    <w:rsid w:val="00BC4D91"/>
    <w:rsid w:val="00BC4E12"/>
    <w:rsid w:val="00BC5860"/>
    <w:rsid w:val="00BC5B3E"/>
    <w:rsid w:val="00BC5B4D"/>
    <w:rsid w:val="00BC5FFA"/>
    <w:rsid w:val="00BC6141"/>
    <w:rsid w:val="00BC61AB"/>
    <w:rsid w:val="00BC64E7"/>
    <w:rsid w:val="00BC694C"/>
    <w:rsid w:val="00BC6AC5"/>
    <w:rsid w:val="00BC6CCC"/>
    <w:rsid w:val="00BC7515"/>
    <w:rsid w:val="00BC756E"/>
    <w:rsid w:val="00BC7AE7"/>
    <w:rsid w:val="00BC7DB3"/>
    <w:rsid w:val="00BC7F76"/>
    <w:rsid w:val="00BD0239"/>
    <w:rsid w:val="00BD02C6"/>
    <w:rsid w:val="00BD041C"/>
    <w:rsid w:val="00BD05FC"/>
    <w:rsid w:val="00BD1278"/>
    <w:rsid w:val="00BD1462"/>
    <w:rsid w:val="00BD1787"/>
    <w:rsid w:val="00BD1871"/>
    <w:rsid w:val="00BD18C3"/>
    <w:rsid w:val="00BD1AC9"/>
    <w:rsid w:val="00BD204B"/>
    <w:rsid w:val="00BD2070"/>
    <w:rsid w:val="00BD229C"/>
    <w:rsid w:val="00BD237E"/>
    <w:rsid w:val="00BD25DF"/>
    <w:rsid w:val="00BD2A6C"/>
    <w:rsid w:val="00BD2AF6"/>
    <w:rsid w:val="00BD3328"/>
    <w:rsid w:val="00BD4BFE"/>
    <w:rsid w:val="00BD5120"/>
    <w:rsid w:val="00BD512A"/>
    <w:rsid w:val="00BD5135"/>
    <w:rsid w:val="00BD54F9"/>
    <w:rsid w:val="00BD59E2"/>
    <w:rsid w:val="00BD5AEE"/>
    <w:rsid w:val="00BD5D71"/>
    <w:rsid w:val="00BD611F"/>
    <w:rsid w:val="00BD632A"/>
    <w:rsid w:val="00BD66D4"/>
    <w:rsid w:val="00BD680B"/>
    <w:rsid w:val="00BD6832"/>
    <w:rsid w:val="00BD6B68"/>
    <w:rsid w:val="00BD6DDC"/>
    <w:rsid w:val="00BD6EBE"/>
    <w:rsid w:val="00BD79E5"/>
    <w:rsid w:val="00BD7A82"/>
    <w:rsid w:val="00BD7E6A"/>
    <w:rsid w:val="00BE05AF"/>
    <w:rsid w:val="00BE06E5"/>
    <w:rsid w:val="00BE0C97"/>
    <w:rsid w:val="00BE0F64"/>
    <w:rsid w:val="00BE184A"/>
    <w:rsid w:val="00BE1BA3"/>
    <w:rsid w:val="00BE1D95"/>
    <w:rsid w:val="00BE1FEA"/>
    <w:rsid w:val="00BE2261"/>
    <w:rsid w:val="00BE24B2"/>
    <w:rsid w:val="00BE29A8"/>
    <w:rsid w:val="00BE2B22"/>
    <w:rsid w:val="00BE2E2D"/>
    <w:rsid w:val="00BE3025"/>
    <w:rsid w:val="00BE3247"/>
    <w:rsid w:val="00BE326F"/>
    <w:rsid w:val="00BE3A64"/>
    <w:rsid w:val="00BE41C7"/>
    <w:rsid w:val="00BE43A0"/>
    <w:rsid w:val="00BE454B"/>
    <w:rsid w:val="00BE47C1"/>
    <w:rsid w:val="00BE4B31"/>
    <w:rsid w:val="00BE4C33"/>
    <w:rsid w:val="00BE4C3C"/>
    <w:rsid w:val="00BE4FEB"/>
    <w:rsid w:val="00BE55F1"/>
    <w:rsid w:val="00BE56ED"/>
    <w:rsid w:val="00BE5F52"/>
    <w:rsid w:val="00BE5FF8"/>
    <w:rsid w:val="00BE62D5"/>
    <w:rsid w:val="00BE63CF"/>
    <w:rsid w:val="00BE6464"/>
    <w:rsid w:val="00BE6557"/>
    <w:rsid w:val="00BE66AA"/>
    <w:rsid w:val="00BE699A"/>
    <w:rsid w:val="00BE6BCE"/>
    <w:rsid w:val="00BE76AB"/>
    <w:rsid w:val="00BE7AA9"/>
    <w:rsid w:val="00BE7C27"/>
    <w:rsid w:val="00BF0155"/>
    <w:rsid w:val="00BF08D7"/>
    <w:rsid w:val="00BF0DD5"/>
    <w:rsid w:val="00BF0DF8"/>
    <w:rsid w:val="00BF10B2"/>
    <w:rsid w:val="00BF1334"/>
    <w:rsid w:val="00BF171A"/>
    <w:rsid w:val="00BF1FEF"/>
    <w:rsid w:val="00BF2704"/>
    <w:rsid w:val="00BF2A68"/>
    <w:rsid w:val="00BF2DC2"/>
    <w:rsid w:val="00BF308B"/>
    <w:rsid w:val="00BF3788"/>
    <w:rsid w:val="00BF393D"/>
    <w:rsid w:val="00BF3C5B"/>
    <w:rsid w:val="00BF3C68"/>
    <w:rsid w:val="00BF44F7"/>
    <w:rsid w:val="00BF4B43"/>
    <w:rsid w:val="00BF4C37"/>
    <w:rsid w:val="00BF5466"/>
    <w:rsid w:val="00BF565D"/>
    <w:rsid w:val="00BF606D"/>
    <w:rsid w:val="00BF61D9"/>
    <w:rsid w:val="00BF628C"/>
    <w:rsid w:val="00BF63AA"/>
    <w:rsid w:val="00BF6CCF"/>
    <w:rsid w:val="00BF6E17"/>
    <w:rsid w:val="00BF736B"/>
    <w:rsid w:val="00BF74F4"/>
    <w:rsid w:val="00BF7B17"/>
    <w:rsid w:val="00BF7C38"/>
    <w:rsid w:val="00C000EA"/>
    <w:rsid w:val="00C00251"/>
    <w:rsid w:val="00C003A2"/>
    <w:rsid w:val="00C006E3"/>
    <w:rsid w:val="00C00943"/>
    <w:rsid w:val="00C00BDB"/>
    <w:rsid w:val="00C01257"/>
    <w:rsid w:val="00C012AE"/>
    <w:rsid w:val="00C01B1E"/>
    <w:rsid w:val="00C01BF5"/>
    <w:rsid w:val="00C01C12"/>
    <w:rsid w:val="00C0211C"/>
    <w:rsid w:val="00C02462"/>
    <w:rsid w:val="00C0350D"/>
    <w:rsid w:val="00C03562"/>
    <w:rsid w:val="00C036BF"/>
    <w:rsid w:val="00C0385E"/>
    <w:rsid w:val="00C03CEC"/>
    <w:rsid w:val="00C04044"/>
    <w:rsid w:val="00C04221"/>
    <w:rsid w:val="00C04550"/>
    <w:rsid w:val="00C046A7"/>
    <w:rsid w:val="00C053AB"/>
    <w:rsid w:val="00C054D9"/>
    <w:rsid w:val="00C054E2"/>
    <w:rsid w:val="00C05A40"/>
    <w:rsid w:val="00C06270"/>
    <w:rsid w:val="00C063BB"/>
    <w:rsid w:val="00C06E66"/>
    <w:rsid w:val="00C06EB6"/>
    <w:rsid w:val="00C06F11"/>
    <w:rsid w:val="00C072CF"/>
    <w:rsid w:val="00C0746F"/>
    <w:rsid w:val="00C07A96"/>
    <w:rsid w:val="00C07C36"/>
    <w:rsid w:val="00C07EFB"/>
    <w:rsid w:val="00C1019D"/>
    <w:rsid w:val="00C101A8"/>
    <w:rsid w:val="00C1020C"/>
    <w:rsid w:val="00C108D0"/>
    <w:rsid w:val="00C10B30"/>
    <w:rsid w:val="00C10CA1"/>
    <w:rsid w:val="00C10DB9"/>
    <w:rsid w:val="00C110BB"/>
    <w:rsid w:val="00C1114B"/>
    <w:rsid w:val="00C111FF"/>
    <w:rsid w:val="00C11338"/>
    <w:rsid w:val="00C11649"/>
    <w:rsid w:val="00C1184C"/>
    <w:rsid w:val="00C11DA8"/>
    <w:rsid w:val="00C12207"/>
    <w:rsid w:val="00C12718"/>
    <w:rsid w:val="00C1335D"/>
    <w:rsid w:val="00C1366F"/>
    <w:rsid w:val="00C136D1"/>
    <w:rsid w:val="00C138EC"/>
    <w:rsid w:val="00C139AE"/>
    <w:rsid w:val="00C13A45"/>
    <w:rsid w:val="00C141BA"/>
    <w:rsid w:val="00C148E4"/>
    <w:rsid w:val="00C1491B"/>
    <w:rsid w:val="00C14D4E"/>
    <w:rsid w:val="00C156C9"/>
    <w:rsid w:val="00C15D67"/>
    <w:rsid w:val="00C16838"/>
    <w:rsid w:val="00C16850"/>
    <w:rsid w:val="00C16C4D"/>
    <w:rsid w:val="00C16C58"/>
    <w:rsid w:val="00C17336"/>
    <w:rsid w:val="00C17388"/>
    <w:rsid w:val="00C17737"/>
    <w:rsid w:val="00C179E1"/>
    <w:rsid w:val="00C17B10"/>
    <w:rsid w:val="00C17D25"/>
    <w:rsid w:val="00C20000"/>
    <w:rsid w:val="00C2043D"/>
    <w:rsid w:val="00C20B92"/>
    <w:rsid w:val="00C20CD2"/>
    <w:rsid w:val="00C2103D"/>
    <w:rsid w:val="00C21837"/>
    <w:rsid w:val="00C21BEE"/>
    <w:rsid w:val="00C22220"/>
    <w:rsid w:val="00C22437"/>
    <w:rsid w:val="00C224E5"/>
    <w:rsid w:val="00C22E31"/>
    <w:rsid w:val="00C22EBA"/>
    <w:rsid w:val="00C23373"/>
    <w:rsid w:val="00C233E2"/>
    <w:rsid w:val="00C2348D"/>
    <w:rsid w:val="00C239B7"/>
    <w:rsid w:val="00C23B34"/>
    <w:rsid w:val="00C23B48"/>
    <w:rsid w:val="00C23E2C"/>
    <w:rsid w:val="00C23F1B"/>
    <w:rsid w:val="00C23F4B"/>
    <w:rsid w:val="00C244B2"/>
    <w:rsid w:val="00C247F3"/>
    <w:rsid w:val="00C24A6E"/>
    <w:rsid w:val="00C24A9B"/>
    <w:rsid w:val="00C24D3A"/>
    <w:rsid w:val="00C24E63"/>
    <w:rsid w:val="00C25091"/>
    <w:rsid w:val="00C25353"/>
    <w:rsid w:val="00C25DC6"/>
    <w:rsid w:val="00C25EC2"/>
    <w:rsid w:val="00C25EF8"/>
    <w:rsid w:val="00C25F2E"/>
    <w:rsid w:val="00C25FDC"/>
    <w:rsid w:val="00C262D7"/>
    <w:rsid w:val="00C26508"/>
    <w:rsid w:val="00C26922"/>
    <w:rsid w:val="00C26BC2"/>
    <w:rsid w:val="00C26D3A"/>
    <w:rsid w:val="00C26E19"/>
    <w:rsid w:val="00C27320"/>
    <w:rsid w:val="00C27759"/>
    <w:rsid w:val="00C2799A"/>
    <w:rsid w:val="00C27BAA"/>
    <w:rsid w:val="00C27C61"/>
    <w:rsid w:val="00C30E91"/>
    <w:rsid w:val="00C318CC"/>
    <w:rsid w:val="00C31A3B"/>
    <w:rsid w:val="00C31B5D"/>
    <w:rsid w:val="00C3243A"/>
    <w:rsid w:val="00C32707"/>
    <w:rsid w:val="00C3285D"/>
    <w:rsid w:val="00C32B13"/>
    <w:rsid w:val="00C32C6B"/>
    <w:rsid w:val="00C3305D"/>
    <w:rsid w:val="00C33658"/>
    <w:rsid w:val="00C339F4"/>
    <w:rsid w:val="00C33F5A"/>
    <w:rsid w:val="00C33F99"/>
    <w:rsid w:val="00C34371"/>
    <w:rsid w:val="00C348BF"/>
    <w:rsid w:val="00C356AB"/>
    <w:rsid w:val="00C3575F"/>
    <w:rsid w:val="00C35D62"/>
    <w:rsid w:val="00C35F68"/>
    <w:rsid w:val="00C36836"/>
    <w:rsid w:val="00C368D4"/>
    <w:rsid w:val="00C36E18"/>
    <w:rsid w:val="00C37828"/>
    <w:rsid w:val="00C40320"/>
    <w:rsid w:val="00C409AF"/>
    <w:rsid w:val="00C40C03"/>
    <w:rsid w:val="00C41356"/>
    <w:rsid w:val="00C417A0"/>
    <w:rsid w:val="00C420F5"/>
    <w:rsid w:val="00C4258C"/>
    <w:rsid w:val="00C4274E"/>
    <w:rsid w:val="00C42761"/>
    <w:rsid w:val="00C42B08"/>
    <w:rsid w:val="00C42CE1"/>
    <w:rsid w:val="00C430F6"/>
    <w:rsid w:val="00C431A9"/>
    <w:rsid w:val="00C43B81"/>
    <w:rsid w:val="00C43BA2"/>
    <w:rsid w:val="00C43CEE"/>
    <w:rsid w:val="00C444E2"/>
    <w:rsid w:val="00C4452D"/>
    <w:rsid w:val="00C44727"/>
    <w:rsid w:val="00C448F5"/>
    <w:rsid w:val="00C450D4"/>
    <w:rsid w:val="00C45130"/>
    <w:rsid w:val="00C45221"/>
    <w:rsid w:val="00C4575C"/>
    <w:rsid w:val="00C4593F"/>
    <w:rsid w:val="00C45F9D"/>
    <w:rsid w:val="00C4608C"/>
    <w:rsid w:val="00C4635F"/>
    <w:rsid w:val="00C469F2"/>
    <w:rsid w:val="00C46AD5"/>
    <w:rsid w:val="00C47354"/>
    <w:rsid w:val="00C50BB9"/>
    <w:rsid w:val="00C50C37"/>
    <w:rsid w:val="00C50CD6"/>
    <w:rsid w:val="00C513A3"/>
    <w:rsid w:val="00C513E5"/>
    <w:rsid w:val="00C5171D"/>
    <w:rsid w:val="00C517ED"/>
    <w:rsid w:val="00C522C9"/>
    <w:rsid w:val="00C52562"/>
    <w:rsid w:val="00C52AE2"/>
    <w:rsid w:val="00C52ECD"/>
    <w:rsid w:val="00C536C6"/>
    <w:rsid w:val="00C53DCD"/>
    <w:rsid w:val="00C54336"/>
    <w:rsid w:val="00C54951"/>
    <w:rsid w:val="00C54DC0"/>
    <w:rsid w:val="00C557CA"/>
    <w:rsid w:val="00C558AB"/>
    <w:rsid w:val="00C5591C"/>
    <w:rsid w:val="00C55F59"/>
    <w:rsid w:val="00C55F96"/>
    <w:rsid w:val="00C56302"/>
    <w:rsid w:val="00C565A6"/>
    <w:rsid w:val="00C565AA"/>
    <w:rsid w:val="00C56779"/>
    <w:rsid w:val="00C567C5"/>
    <w:rsid w:val="00C5697F"/>
    <w:rsid w:val="00C569A2"/>
    <w:rsid w:val="00C56BA3"/>
    <w:rsid w:val="00C57031"/>
    <w:rsid w:val="00C5714B"/>
    <w:rsid w:val="00C571A5"/>
    <w:rsid w:val="00C57265"/>
    <w:rsid w:val="00C57619"/>
    <w:rsid w:val="00C57D1C"/>
    <w:rsid w:val="00C6055D"/>
    <w:rsid w:val="00C6056B"/>
    <w:rsid w:val="00C6124A"/>
    <w:rsid w:val="00C613A6"/>
    <w:rsid w:val="00C61661"/>
    <w:rsid w:val="00C6175E"/>
    <w:rsid w:val="00C61792"/>
    <w:rsid w:val="00C61CB7"/>
    <w:rsid w:val="00C6213A"/>
    <w:rsid w:val="00C62331"/>
    <w:rsid w:val="00C623DB"/>
    <w:rsid w:val="00C62977"/>
    <w:rsid w:val="00C62BC5"/>
    <w:rsid w:val="00C62DB6"/>
    <w:rsid w:val="00C633D3"/>
    <w:rsid w:val="00C6395E"/>
    <w:rsid w:val="00C63D6C"/>
    <w:rsid w:val="00C64AAD"/>
    <w:rsid w:val="00C64F75"/>
    <w:rsid w:val="00C65158"/>
    <w:rsid w:val="00C65955"/>
    <w:rsid w:val="00C65D1C"/>
    <w:rsid w:val="00C65E01"/>
    <w:rsid w:val="00C65E5C"/>
    <w:rsid w:val="00C660D7"/>
    <w:rsid w:val="00C6610C"/>
    <w:rsid w:val="00C66735"/>
    <w:rsid w:val="00C66F6E"/>
    <w:rsid w:val="00C6724B"/>
    <w:rsid w:val="00C67319"/>
    <w:rsid w:val="00C67363"/>
    <w:rsid w:val="00C674FE"/>
    <w:rsid w:val="00C675DE"/>
    <w:rsid w:val="00C676C1"/>
    <w:rsid w:val="00C67AE5"/>
    <w:rsid w:val="00C67BFB"/>
    <w:rsid w:val="00C67C20"/>
    <w:rsid w:val="00C67F3E"/>
    <w:rsid w:val="00C70ADE"/>
    <w:rsid w:val="00C70B27"/>
    <w:rsid w:val="00C70FCD"/>
    <w:rsid w:val="00C7145F"/>
    <w:rsid w:val="00C7159A"/>
    <w:rsid w:val="00C717CC"/>
    <w:rsid w:val="00C71B55"/>
    <w:rsid w:val="00C72364"/>
    <w:rsid w:val="00C72506"/>
    <w:rsid w:val="00C72517"/>
    <w:rsid w:val="00C72660"/>
    <w:rsid w:val="00C72DE2"/>
    <w:rsid w:val="00C72E34"/>
    <w:rsid w:val="00C730F6"/>
    <w:rsid w:val="00C73E5B"/>
    <w:rsid w:val="00C74544"/>
    <w:rsid w:val="00C745F5"/>
    <w:rsid w:val="00C7466B"/>
    <w:rsid w:val="00C748BB"/>
    <w:rsid w:val="00C748C6"/>
    <w:rsid w:val="00C74ACD"/>
    <w:rsid w:val="00C74F2F"/>
    <w:rsid w:val="00C754B3"/>
    <w:rsid w:val="00C754D0"/>
    <w:rsid w:val="00C75902"/>
    <w:rsid w:val="00C75CE9"/>
    <w:rsid w:val="00C75DA9"/>
    <w:rsid w:val="00C76B43"/>
    <w:rsid w:val="00C76BB4"/>
    <w:rsid w:val="00C77459"/>
    <w:rsid w:val="00C7748F"/>
    <w:rsid w:val="00C77A46"/>
    <w:rsid w:val="00C77C1F"/>
    <w:rsid w:val="00C77C34"/>
    <w:rsid w:val="00C77DD5"/>
    <w:rsid w:val="00C80168"/>
    <w:rsid w:val="00C80C68"/>
    <w:rsid w:val="00C80F7B"/>
    <w:rsid w:val="00C810C0"/>
    <w:rsid w:val="00C821F5"/>
    <w:rsid w:val="00C824FB"/>
    <w:rsid w:val="00C82562"/>
    <w:rsid w:val="00C8257B"/>
    <w:rsid w:val="00C829AF"/>
    <w:rsid w:val="00C82B07"/>
    <w:rsid w:val="00C82D55"/>
    <w:rsid w:val="00C82D9D"/>
    <w:rsid w:val="00C82E4E"/>
    <w:rsid w:val="00C82F0B"/>
    <w:rsid w:val="00C834CA"/>
    <w:rsid w:val="00C83685"/>
    <w:rsid w:val="00C83A51"/>
    <w:rsid w:val="00C83C41"/>
    <w:rsid w:val="00C845DF"/>
    <w:rsid w:val="00C84B58"/>
    <w:rsid w:val="00C84D98"/>
    <w:rsid w:val="00C8586F"/>
    <w:rsid w:val="00C859CD"/>
    <w:rsid w:val="00C8622F"/>
    <w:rsid w:val="00C862AA"/>
    <w:rsid w:val="00C864ED"/>
    <w:rsid w:val="00C864F5"/>
    <w:rsid w:val="00C86712"/>
    <w:rsid w:val="00C86C44"/>
    <w:rsid w:val="00C86F99"/>
    <w:rsid w:val="00C872DE"/>
    <w:rsid w:val="00C8776F"/>
    <w:rsid w:val="00C879C9"/>
    <w:rsid w:val="00C87C63"/>
    <w:rsid w:val="00C87CBA"/>
    <w:rsid w:val="00C9053F"/>
    <w:rsid w:val="00C90B47"/>
    <w:rsid w:val="00C90D0F"/>
    <w:rsid w:val="00C913A8"/>
    <w:rsid w:val="00C915D2"/>
    <w:rsid w:val="00C91CB6"/>
    <w:rsid w:val="00C91CD3"/>
    <w:rsid w:val="00C91EA9"/>
    <w:rsid w:val="00C92223"/>
    <w:rsid w:val="00C92499"/>
    <w:rsid w:val="00C925B2"/>
    <w:rsid w:val="00C92FEE"/>
    <w:rsid w:val="00C932B9"/>
    <w:rsid w:val="00C933D1"/>
    <w:rsid w:val="00C93CB1"/>
    <w:rsid w:val="00C93F27"/>
    <w:rsid w:val="00C947C8"/>
    <w:rsid w:val="00C94D4F"/>
    <w:rsid w:val="00C953F7"/>
    <w:rsid w:val="00C95B48"/>
    <w:rsid w:val="00C95F20"/>
    <w:rsid w:val="00C961DA"/>
    <w:rsid w:val="00C9732E"/>
    <w:rsid w:val="00C975C9"/>
    <w:rsid w:val="00C977C3"/>
    <w:rsid w:val="00C97820"/>
    <w:rsid w:val="00CA0123"/>
    <w:rsid w:val="00CA06F1"/>
    <w:rsid w:val="00CA0C62"/>
    <w:rsid w:val="00CA1285"/>
    <w:rsid w:val="00CA170A"/>
    <w:rsid w:val="00CA2898"/>
    <w:rsid w:val="00CA300C"/>
    <w:rsid w:val="00CA31A1"/>
    <w:rsid w:val="00CA3204"/>
    <w:rsid w:val="00CA3358"/>
    <w:rsid w:val="00CA33C2"/>
    <w:rsid w:val="00CA34EF"/>
    <w:rsid w:val="00CA425B"/>
    <w:rsid w:val="00CA4319"/>
    <w:rsid w:val="00CA4A3E"/>
    <w:rsid w:val="00CA4C96"/>
    <w:rsid w:val="00CA4C9E"/>
    <w:rsid w:val="00CA4EDC"/>
    <w:rsid w:val="00CA50B6"/>
    <w:rsid w:val="00CA52D0"/>
    <w:rsid w:val="00CA545D"/>
    <w:rsid w:val="00CA5497"/>
    <w:rsid w:val="00CA5634"/>
    <w:rsid w:val="00CA5D66"/>
    <w:rsid w:val="00CA6144"/>
    <w:rsid w:val="00CA631F"/>
    <w:rsid w:val="00CA65A4"/>
    <w:rsid w:val="00CA69E9"/>
    <w:rsid w:val="00CA6A44"/>
    <w:rsid w:val="00CA6BB7"/>
    <w:rsid w:val="00CA6FFB"/>
    <w:rsid w:val="00CA7083"/>
    <w:rsid w:val="00CA7318"/>
    <w:rsid w:val="00CA7581"/>
    <w:rsid w:val="00CA7BD0"/>
    <w:rsid w:val="00CA7D7E"/>
    <w:rsid w:val="00CB038D"/>
    <w:rsid w:val="00CB09F1"/>
    <w:rsid w:val="00CB0FA9"/>
    <w:rsid w:val="00CB12C2"/>
    <w:rsid w:val="00CB135D"/>
    <w:rsid w:val="00CB1AB2"/>
    <w:rsid w:val="00CB1D1A"/>
    <w:rsid w:val="00CB1ED9"/>
    <w:rsid w:val="00CB207F"/>
    <w:rsid w:val="00CB2716"/>
    <w:rsid w:val="00CB2ADA"/>
    <w:rsid w:val="00CB34A4"/>
    <w:rsid w:val="00CB3513"/>
    <w:rsid w:val="00CB3712"/>
    <w:rsid w:val="00CB3E12"/>
    <w:rsid w:val="00CB40EC"/>
    <w:rsid w:val="00CB4C54"/>
    <w:rsid w:val="00CB4D60"/>
    <w:rsid w:val="00CB504D"/>
    <w:rsid w:val="00CB5159"/>
    <w:rsid w:val="00CB587A"/>
    <w:rsid w:val="00CB5949"/>
    <w:rsid w:val="00CB59C1"/>
    <w:rsid w:val="00CB5A5B"/>
    <w:rsid w:val="00CB5D64"/>
    <w:rsid w:val="00CB6777"/>
    <w:rsid w:val="00CB6A56"/>
    <w:rsid w:val="00CB7245"/>
    <w:rsid w:val="00CB7A48"/>
    <w:rsid w:val="00CB7C03"/>
    <w:rsid w:val="00CB7E1F"/>
    <w:rsid w:val="00CC0378"/>
    <w:rsid w:val="00CC08D0"/>
    <w:rsid w:val="00CC0992"/>
    <w:rsid w:val="00CC126F"/>
    <w:rsid w:val="00CC1399"/>
    <w:rsid w:val="00CC13E5"/>
    <w:rsid w:val="00CC189C"/>
    <w:rsid w:val="00CC1F39"/>
    <w:rsid w:val="00CC27EF"/>
    <w:rsid w:val="00CC2B5A"/>
    <w:rsid w:val="00CC2CBC"/>
    <w:rsid w:val="00CC3E50"/>
    <w:rsid w:val="00CC41BF"/>
    <w:rsid w:val="00CC45BA"/>
    <w:rsid w:val="00CC4683"/>
    <w:rsid w:val="00CC468E"/>
    <w:rsid w:val="00CC55C2"/>
    <w:rsid w:val="00CC58B6"/>
    <w:rsid w:val="00CC5CC8"/>
    <w:rsid w:val="00CC60A7"/>
    <w:rsid w:val="00CC6799"/>
    <w:rsid w:val="00CC6CE2"/>
    <w:rsid w:val="00CC6F99"/>
    <w:rsid w:val="00CC7021"/>
    <w:rsid w:val="00CC705D"/>
    <w:rsid w:val="00CC79CE"/>
    <w:rsid w:val="00CD02F3"/>
    <w:rsid w:val="00CD0BA4"/>
    <w:rsid w:val="00CD133B"/>
    <w:rsid w:val="00CD16C2"/>
    <w:rsid w:val="00CD1955"/>
    <w:rsid w:val="00CD19A5"/>
    <w:rsid w:val="00CD19FC"/>
    <w:rsid w:val="00CD1D1A"/>
    <w:rsid w:val="00CD1DFE"/>
    <w:rsid w:val="00CD253F"/>
    <w:rsid w:val="00CD2BF1"/>
    <w:rsid w:val="00CD3042"/>
    <w:rsid w:val="00CD3321"/>
    <w:rsid w:val="00CD41DA"/>
    <w:rsid w:val="00CD47F6"/>
    <w:rsid w:val="00CD4858"/>
    <w:rsid w:val="00CD4E75"/>
    <w:rsid w:val="00CD5119"/>
    <w:rsid w:val="00CD53A7"/>
    <w:rsid w:val="00CD5BF3"/>
    <w:rsid w:val="00CD60C0"/>
    <w:rsid w:val="00CD62C6"/>
    <w:rsid w:val="00CD677B"/>
    <w:rsid w:val="00CD690F"/>
    <w:rsid w:val="00CD6E27"/>
    <w:rsid w:val="00CD6E5D"/>
    <w:rsid w:val="00CD7414"/>
    <w:rsid w:val="00CD78EF"/>
    <w:rsid w:val="00CD7CBC"/>
    <w:rsid w:val="00CE0853"/>
    <w:rsid w:val="00CE091F"/>
    <w:rsid w:val="00CE0B1A"/>
    <w:rsid w:val="00CE0DF8"/>
    <w:rsid w:val="00CE134F"/>
    <w:rsid w:val="00CE167A"/>
    <w:rsid w:val="00CE23AD"/>
    <w:rsid w:val="00CE2421"/>
    <w:rsid w:val="00CE34FF"/>
    <w:rsid w:val="00CE4014"/>
    <w:rsid w:val="00CE413C"/>
    <w:rsid w:val="00CE4140"/>
    <w:rsid w:val="00CE4631"/>
    <w:rsid w:val="00CE46DB"/>
    <w:rsid w:val="00CE4DB3"/>
    <w:rsid w:val="00CE4DF0"/>
    <w:rsid w:val="00CE4FB4"/>
    <w:rsid w:val="00CE5551"/>
    <w:rsid w:val="00CE5ABA"/>
    <w:rsid w:val="00CE5EA4"/>
    <w:rsid w:val="00CE6B81"/>
    <w:rsid w:val="00CE6F45"/>
    <w:rsid w:val="00CE7121"/>
    <w:rsid w:val="00CE7189"/>
    <w:rsid w:val="00CE722D"/>
    <w:rsid w:val="00CE7E4D"/>
    <w:rsid w:val="00CF063C"/>
    <w:rsid w:val="00CF07B6"/>
    <w:rsid w:val="00CF1267"/>
    <w:rsid w:val="00CF193B"/>
    <w:rsid w:val="00CF1E62"/>
    <w:rsid w:val="00CF2125"/>
    <w:rsid w:val="00CF2478"/>
    <w:rsid w:val="00CF258D"/>
    <w:rsid w:val="00CF2B2A"/>
    <w:rsid w:val="00CF2B5E"/>
    <w:rsid w:val="00CF3801"/>
    <w:rsid w:val="00CF3C7F"/>
    <w:rsid w:val="00CF3C84"/>
    <w:rsid w:val="00CF3CEF"/>
    <w:rsid w:val="00CF417B"/>
    <w:rsid w:val="00CF428A"/>
    <w:rsid w:val="00CF4445"/>
    <w:rsid w:val="00CF4CB0"/>
    <w:rsid w:val="00CF4D4F"/>
    <w:rsid w:val="00CF62DA"/>
    <w:rsid w:val="00CF6AC5"/>
    <w:rsid w:val="00CF6C6D"/>
    <w:rsid w:val="00D003E6"/>
    <w:rsid w:val="00D00A62"/>
    <w:rsid w:val="00D01584"/>
    <w:rsid w:val="00D01A6E"/>
    <w:rsid w:val="00D020B1"/>
    <w:rsid w:val="00D02465"/>
    <w:rsid w:val="00D02BB7"/>
    <w:rsid w:val="00D02E52"/>
    <w:rsid w:val="00D039C8"/>
    <w:rsid w:val="00D0491F"/>
    <w:rsid w:val="00D04E77"/>
    <w:rsid w:val="00D050A9"/>
    <w:rsid w:val="00D05107"/>
    <w:rsid w:val="00D05160"/>
    <w:rsid w:val="00D057BF"/>
    <w:rsid w:val="00D05A78"/>
    <w:rsid w:val="00D05A8F"/>
    <w:rsid w:val="00D05CD2"/>
    <w:rsid w:val="00D063B1"/>
    <w:rsid w:val="00D066D9"/>
    <w:rsid w:val="00D068CB"/>
    <w:rsid w:val="00D06DC6"/>
    <w:rsid w:val="00D0769C"/>
    <w:rsid w:val="00D079B5"/>
    <w:rsid w:val="00D07A06"/>
    <w:rsid w:val="00D104A4"/>
    <w:rsid w:val="00D1074B"/>
    <w:rsid w:val="00D1086E"/>
    <w:rsid w:val="00D10946"/>
    <w:rsid w:val="00D10D94"/>
    <w:rsid w:val="00D10FFC"/>
    <w:rsid w:val="00D116E0"/>
    <w:rsid w:val="00D11769"/>
    <w:rsid w:val="00D11AE0"/>
    <w:rsid w:val="00D1209F"/>
    <w:rsid w:val="00D12301"/>
    <w:rsid w:val="00D1230F"/>
    <w:rsid w:val="00D12611"/>
    <w:rsid w:val="00D12967"/>
    <w:rsid w:val="00D12C06"/>
    <w:rsid w:val="00D1307E"/>
    <w:rsid w:val="00D131F0"/>
    <w:rsid w:val="00D136ED"/>
    <w:rsid w:val="00D13E4C"/>
    <w:rsid w:val="00D1434F"/>
    <w:rsid w:val="00D149E0"/>
    <w:rsid w:val="00D14E21"/>
    <w:rsid w:val="00D15765"/>
    <w:rsid w:val="00D16364"/>
    <w:rsid w:val="00D1685A"/>
    <w:rsid w:val="00D16C4F"/>
    <w:rsid w:val="00D16C70"/>
    <w:rsid w:val="00D17CDE"/>
    <w:rsid w:val="00D17E61"/>
    <w:rsid w:val="00D20023"/>
    <w:rsid w:val="00D20410"/>
    <w:rsid w:val="00D2059C"/>
    <w:rsid w:val="00D205EF"/>
    <w:rsid w:val="00D2091D"/>
    <w:rsid w:val="00D21236"/>
    <w:rsid w:val="00D21301"/>
    <w:rsid w:val="00D21CCE"/>
    <w:rsid w:val="00D21ED1"/>
    <w:rsid w:val="00D21FFE"/>
    <w:rsid w:val="00D2265A"/>
    <w:rsid w:val="00D227A5"/>
    <w:rsid w:val="00D22DF6"/>
    <w:rsid w:val="00D22E9C"/>
    <w:rsid w:val="00D239B1"/>
    <w:rsid w:val="00D23C5D"/>
    <w:rsid w:val="00D23CCC"/>
    <w:rsid w:val="00D24060"/>
    <w:rsid w:val="00D24184"/>
    <w:rsid w:val="00D244CC"/>
    <w:rsid w:val="00D2465D"/>
    <w:rsid w:val="00D24CA3"/>
    <w:rsid w:val="00D25039"/>
    <w:rsid w:val="00D25179"/>
    <w:rsid w:val="00D2527B"/>
    <w:rsid w:val="00D25E1C"/>
    <w:rsid w:val="00D25F51"/>
    <w:rsid w:val="00D2619C"/>
    <w:rsid w:val="00D263B4"/>
    <w:rsid w:val="00D26893"/>
    <w:rsid w:val="00D269B5"/>
    <w:rsid w:val="00D26B0B"/>
    <w:rsid w:val="00D26E84"/>
    <w:rsid w:val="00D270FB"/>
    <w:rsid w:val="00D2758F"/>
    <w:rsid w:val="00D276AA"/>
    <w:rsid w:val="00D27CCD"/>
    <w:rsid w:val="00D302EE"/>
    <w:rsid w:val="00D305D9"/>
    <w:rsid w:val="00D30FBA"/>
    <w:rsid w:val="00D31639"/>
    <w:rsid w:val="00D32231"/>
    <w:rsid w:val="00D3365A"/>
    <w:rsid w:val="00D336A6"/>
    <w:rsid w:val="00D33E87"/>
    <w:rsid w:val="00D33E9B"/>
    <w:rsid w:val="00D34040"/>
    <w:rsid w:val="00D3437F"/>
    <w:rsid w:val="00D34BA6"/>
    <w:rsid w:val="00D34BD4"/>
    <w:rsid w:val="00D34D46"/>
    <w:rsid w:val="00D35094"/>
    <w:rsid w:val="00D35CC3"/>
    <w:rsid w:val="00D3636F"/>
    <w:rsid w:val="00D364BF"/>
    <w:rsid w:val="00D37CF4"/>
    <w:rsid w:val="00D37D4A"/>
    <w:rsid w:val="00D37E23"/>
    <w:rsid w:val="00D402AB"/>
    <w:rsid w:val="00D412E9"/>
    <w:rsid w:val="00D41330"/>
    <w:rsid w:val="00D4172B"/>
    <w:rsid w:val="00D42222"/>
    <w:rsid w:val="00D42B0E"/>
    <w:rsid w:val="00D4331A"/>
    <w:rsid w:val="00D438F0"/>
    <w:rsid w:val="00D43B38"/>
    <w:rsid w:val="00D43C48"/>
    <w:rsid w:val="00D440F8"/>
    <w:rsid w:val="00D44A81"/>
    <w:rsid w:val="00D44D24"/>
    <w:rsid w:val="00D44F3D"/>
    <w:rsid w:val="00D44FB0"/>
    <w:rsid w:val="00D44FD9"/>
    <w:rsid w:val="00D45545"/>
    <w:rsid w:val="00D4554E"/>
    <w:rsid w:val="00D4570F"/>
    <w:rsid w:val="00D45776"/>
    <w:rsid w:val="00D45933"/>
    <w:rsid w:val="00D45934"/>
    <w:rsid w:val="00D45A58"/>
    <w:rsid w:val="00D45A64"/>
    <w:rsid w:val="00D45C33"/>
    <w:rsid w:val="00D45D33"/>
    <w:rsid w:val="00D45E9A"/>
    <w:rsid w:val="00D46124"/>
    <w:rsid w:val="00D4635B"/>
    <w:rsid w:val="00D46CFC"/>
    <w:rsid w:val="00D46F45"/>
    <w:rsid w:val="00D472BD"/>
    <w:rsid w:val="00D47627"/>
    <w:rsid w:val="00D4781F"/>
    <w:rsid w:val="00D47B72"/>
    <w:rsid w:val="00D47C77"/>
    <w:rsid w:val="00D50620"/>
    <w:rsid w:val="00D519FF"/>
    <w:rsid w:val="00D52543"/>
    <w:rsid w:val="00D52647"/>
    <w:rsid w:val="00D52925"/>
    <w:rsid w:val="00D52BEA"/>
    <w:rsid w:val="00D53056"/>
    <w:rsid w:val="00D53120"/>
    <w:rsid w:val="00D5356C"/>
    <w:rsid w:val="00D53AA9"/>
    <w:rsid w:val="00D53C06"/>
    <w:rsid w:val="00D5438D"/>
    <w:rsid w:val="00D5477D"/>
    <w:rsid w:val="00D55143"/>
    <w:rsid w:val="00D55276"/>
    <w:rsid w:val="00D558D6"/>
    <w:rsid w:val="00D55CAD"/>
    <w:rsid w:val="00D55F79"/>
    <w:rsid w:val="00D56346"/>
    <w:rsid w:val="00D5664D"/>
    <w:rsid w:val="00D56CF7"/>
    <w:rsid w:val="00D5739A"/>
    <w:rsid w:val="00D5775E"/>
    <w:rsid w:val="00D57A0A"/>
    <w:rsid w:val="00D57AC5"/>
    <w:rsid w:val="00D57CD6"/>
    <w:rsid w:val="00D602FC"/>
    <w:rsid w:val="00D60B93"/>
    <w:rsid w:val="00D60C5A"/>
    <w:rsid w:val="00D60D2C"/>
    <w:rsid w:val="00D60E4E"/>
    <w:rsid w:val="00D6196D"/>
    <w:rsid w:val="00D62002"/>
    <w:rsid w:val="00D6272A"/>
    <w:rsid w:val="00D62C4E"/>
    <w:rsid w:val="00D62E1A"/>
    <w:rsid w:val="00D63398"/>
    <w:rsid w:val="00D63B36"/>
    <w:rsid w:val="00D641A1"/>
    <w:rsid w:val="00D64570"/>
    <w:rsid w:val="00D64598"/>
    <w:rsid w:val="00D64836"/>
    <w:rsid w:val="00D6496B"/>
    <w:rsid w:val="00D65803"/>
    <w:rsid w:val="00D66045"/>
    <w:rsid w:val="00D662A9"/>
    <w:rsid w:val="00D662CC"/>
    <w:rsid w:val="00D66848"/>
    <w:rsid w:val="00D66DD6"/>
    <w:rsid w:val="00D671AC"/>
    <w:rsid w:val="00D679E5"/>
    <w:rsid w:val="00D67B0E"/>
    <w:rsid w:val="00D70197"/>
    <w:rsid w:val="00D70369"/>
    <w:rsid w:val="00D7072D"/>
    <w:rsid w:val="00D7090B"/>
    <w:rsid w:val="00D712EA"/>
    <w:rsid w:val="00D71920"/>
    <w:rsid w:val="00D72411"/>
    <w:rsid w:val="00D72835"/>
    <w:rsid w:val="00D7350C"/>
    <w:rsid w:val="00D73E14"/>
    <w:rsid w:val="00D740A5"/>
    <w:rsid w:val="00D745E4"/>
    <w:rsid w:val="00D74633"/>
    <w:rsid w:val="00D747EA"/>
    <w:rsid w:val="00D74A4F"/>
    <w:rsid w:val="00D74C82"/>
    <w:rsid w:val="00D74C94"/>
    <w:rsid w:val="00D756F4"/>
    <w:rsid w:val="00D758E1"/>
    <w:rsid w:val="00D75DB9"/>
    <w:rsid w:val="00D75DFF"/>
    <w:rsid w:val="00D7606C"/>
    <w:rsid w:val="00D76118"/>
    <w:rsid w:val="00D76151"/>
    <w:rsid w:val="00D76EB6"/>
    <w:rsid w:val="00D76FB2"/>
    <w:rsid w:val="00D774BE"/>
    <w:rsid w:val="00D803C8"/>
    <w:rsid w:val="00D804AB"/>
    <w:rsid w:val="00D80775"/>
    <w:rsid w:val="00D8091B"/>
    <w:rsid w:val="00D80B76"/>
    <w:rsid w:val="00D80CE8"/>
    <w:rsid w:val="00D81194"/>
    <w:rsid w:val="00D81217"/>
    <w:rsid w:val="00D81D97"/>
    <w:rsid w:val="00D81E1F"/>
    <w:rsid w:val="00D8211E"/>
    <w:rsid w:val="00D8220F"/>
    <w:rsid w:val="00D8236B"/>
    <w:rsid w:val="00D82692"/>
    <w:rsid w:val="00D82C9B"/>
    <w:rsid w:val="00D82EBF"/>
    <w:rsid w:val="00D833EA"/>
    <w:rsid w:val="00D839A1"/>
    <w:rsid w:val="00D83C46"/>
    <w:rsid w:val="00D84084"/>
    <w:rsid w:val="00D84DAC"/>
    <w:rsid w:val="00D852D6"/>
    <w:rsid w:val="00D85413"/>
    <w:rsid w:val="00D85951"/>
    <w:rsid w:val="00D85B16"/>
    <w:rsid w:val="00D8620C"/>
    <w:rsid w:val="00D86957"/>
    <w:rsid w:val="00D86C84"/>
    <w:rsid w:val="00D86D7C"/>
    <w:rsid w:val="00D86D8F"/>
    <w:rsid w:val="00D87109"/>
    <w:rsid w:val="00D871B9"/>
    <w:rsid w:val="00D876E2"/>
    <w:rsid w:val="00D8798E"/>
    <w:rsid w:val="00D87C81"/>
    <w:rsid w:val="00D87E58"/>
    <w:rsid w:val="00D90125"/>
    <w:rsid w:val="00D904E9"/>
    <w:rsid w:val="00D90D85"/>
    <w:rsid w:val="00D9137A"/>
    <w:rsid w:val="00D9148B"/>
    <w:rsid w:val="00D916FF"/>
    <w:rsid w:val="00D919D4"/>
    <w:rsid w:val="00D91C08"/>
    <w:rsid w:val="00D91D06"/>
    <w:rsid w:val="00D921C7"/>
    <w:rsid w:val="00D928E3"/>
    <w:rsid w:val="00D92A1D"/>
    <w:rsid w:val="00D92AE5"/>
    <w:rsid w:val="00D92BC8"/>
    <w:rsid w:val="00D92EAD"/>
    <w:rsid w:val="00D93A93"/>
    <w:rsid w:val="00D93BAE"/>
    <w:rsid w:val="00D941CA"/>
    <w:rsid w:val="00D94523"/>
    <w:rsid w:val="00D948CB"/>
    <w:rsid w:val="00D950BA"/>
    <w:rsid w:val="00D95625"/>
    <w:rsid w:val="00D959F8"/>
    <w:rsid w:val="00D95EA3"/>
    <w:rsid w:val="00D96775"/>
    <w:rsid w:val="00D97623"/>
    <w:rsid w:val="00D976EE"/>
    <w:rsid w:val="00D9787C"/>
    <w:rsid w:val="00D97A48"/>
    <w:rsid w:val="00D97C67"/>
    <w:rsid w:val="00DA0806"/>
    <w:rsid w:val="00DA0CCD"/>
    <w:rsid w:val="00DA14A3"/>
    <w:rsid w:val="00DA2102"/>
    <w:rsid w:val="00DA214A"/>
    <w:rsid w:val="00DA24AA"/>
    <w:rsid w:val="00DA2590"/>
    <w:rsid w:val="00DA273B"/>
    <w:rsid w:val="00DA2DDD"/>
    <w:rsid w:val="00DA300E"/>
    <w:rsid w:val="00DA3834"/>
    <w:rsid w:val="00DA3C0E"/>
    <w:rsid w:val="00DA4173"/>
    <w:rsid w:val="00DA487A"/>
    <w:rsid w:val="00DA52CA"/>
    <w:rsid w:val="00DA5FFE"/>
    <w:rsid w:val="00DA641B"/>
    <w:rsid w:val="00DA658A"/>
    <w:rsid w:val="00DA65B7"/>
    <w:rsid w:val="00DA65FC"/>
    <w:rsid w:val="00DA67D5"/>
    <w:rsid w:val="00DA68DA"/>
    <w:rsid w:val="00DA6F81"/>
    <w:rsid w:val="00DA7065"/>
    <w:rsid w:val="00DA7233"/>
    <w:rsid w:val="00DA7713"/>
    <w:rsid w:val="00DA7F35"/>
    <w:rsid w:val="00DB042C"/>
    <w:rsid w:val="00DB0602"/>
    <w:rsid w:val="00DB085A"/>
    <w:rsid w:val="00DB09F4"/>
    <w:rsid w:val="00DB10C9"/>
    <w:rsid w:val="00DB1530"/>
    <w:rsid w:val="00DB192D"/>
    <w:rsid w:val="00DB1CD9"/>
    <w:rsid w:val="00DB2148"/>
    <w:rsid w:val="00DB217F"/>
    <w:rsid w:val="00DB2251"/>
    <w:rsid w:val="00DB28E6"/>
    <w:rsid w:val="00DB2AB4"/>
    <w:rsid w:val="00DB2CFD"/>
    <w:rsid w:val="00DB3556"/>
    <w:rsid w:val="00DB38B4"/>
    <w:rsid w:val="00DB39AD"/>
    <w:rsid w:val="00DB3D97"/>
    <w:rsid w:val="00DB3F70"/>
    <w:rsid w:val="00DB4117"/>
    <w:rsid w:val="00DB4912"/>
    <w:rsid w:val="00DB4AD9"/>
    <w:rsid w:val="00DB4B35"/>
    <w:rsid w:val="00DB4E6E"/>
    <w:rsid w:val="00DB532B"/>
    <w:rsid w:val="00DB5350"/>
    <w:rsid w:val="00DB55D5"/>
    <w:rsid w:val="00DB5684"/>
    <w:rsid w:val="00DB5928"/>
    <w:rsid w:val="00DB5BA0"/>
    <w:rsid w:val="00DB5E35"/>
    <w:rsid w:val="00DB5EBF"/>
    <w:rsid w:val="00DB6211"/>
    <w:rsid w:val="00DB6286"/>
    <w:rsid w:val="00DB63E6"/>
    <w:rsid w:val="00DB6E82"/>
    <w:rsid w:val="00DB740C"/>
    <w:rsid w:val="00DB745F"/>
    <w:rsid w:val="00DB7522"/>
    <w:rsid w:val="00DB7810"/>
    <w:rsid w:val="00DB7E90"/>
    <w:rsid w:val="00DC002C"/>
    <w:rsid w:val="00DC092E"/>
    <w:rsid w:val="00DC14AB"/>
    <w:rsid w:val="00DC14D3"/>
    <w:rsid w:val="00DC182C"/>
    <w:rsid w:val="00DC1F82"/>
    <w:rsid w:val="00DC216C"/>
    <w:rsid w:val="00DC279F"/>
    <w:rsid w:val="00DC2BF6"/>
    <w:rsid w:val="00DC2D6C"/>
    <w:rsid w:val="00DC2F0D"/>
    <w:rsid w:val="00DC333B"/>
    <w:rsid w:val="00DC3352"/>
    <w:rsid w:val="00DC3696"/>
    <w:rsid w:val="00DC37AE"/>
    <w:rsid w:val="00DC37C0"/>
    <w:rsid w:val="00DC391E"/>
    <w:rsid w:val="00DC440A"/>
    <w:rsid w:val="00DC4770"/>
    <w:rsid w:val="00DC486D"/>
    <w:rsid w:val="00DC4B3F"/>
    <w:rsid w:val="00DC52CB"/>
    <w:rsid w:val="00DC539C"/>
    <w:rsid w:val="00DC56BD"/>
    <w:rsid w:val="00DC5FD1"/>
    <w:rsid w:val="00DC62B4"/>
    <w:rsid w:val="00DC6489"/>
    <w:rsid w:val="00DC67B2"/>
    <w:rsid w:val="00DC68E5"/>
    <w:rsid w:val="00DC69E3"/>
    <w:rsid w:val="00DC6E44"/>
    <w:rsid w:val="00DC7323"/>
    <w:rsid w:val="00DC7330"/>
    <w:rsid w:val="00DC746D"/>
    <w:rsid w:val="00DC7BFD"/>
    <w:rsid w:val="00DC7DE3"/>
    <w:rsid w:val="00DD1178"/>
    <w:rsid w:val="00DD17B6"/>
    <w:rsid w:val="00DD196F"/>
    <w:rsid w:val="00DD1B2B"/>
    <w:rsid w:val="00DD2675"/>
    <w:rsid w:val="00DD2E7B"/>
    <w:rsid w:val="00DD3636"/>
    <w:rsid w:val="00DD4152"/>
    <w:rsid w:val="00DD42A0"/>
    <w:rsid w:val="00DD42B2"/>
    <w:rsid w:val="00DD49C5"/>
    <w:rsid w:val="00DD4D86"/>
    <w:rsid w:val="00DD4F59"/>
    <w:rsid w:val="00DD525E"/>
    <w:rsid w:val="00DD5570"/>
    <w:rsid w:val="00DD5AAD"/>
    <w:rsid w:val="00DD5E97"/>
    <w:rsid w:val="00DD5FBD"/>
    <w:rsid w:val="00DD61E2"/>
    <w:rsid w:val="00DD62E0"/>
    <w:rsid w:val="00DD66CD"/>
    <w:rsid w:val="00DD6B05"/>
    <w:rsid w:val="00DD6CD1"/>
    <w:rsid w:val="00DD6D7E"/>
    <w:rsid w:val="00DD702E"/>
    <w:rsid w:val="00DD7051"/>
    <w:rsid w:val="00DD720B"/>
    <w:rsid w:val="00DD721F"/>
    <w:rsid w:val="00DD7E6F"/>
    <w:rsid w:val="00DE00C9"/>
    <w:rsid w:val="00DE01E6"/>
    <w:rsid w:val="00DE01EA"/>
    <w:rsid w:val="00DE05BA"/>
    <w:rsid w:val="00DE0B95"/>
    <w:rsid w:val="00DE1774"/>
    <w:rsid w:val="00DE183B"/>
    <w:rsid w:val="00DE19CD"/>
    <w:rsid w:val="00DE19FB"/>
    <w:rsid w:val="00DE2025"/>
    <w:rsid w:val="00DE234F"/>
    <w:rsid w:val="00DE23A9"/>
    <w:rsid w:val="00DE2E39"/>
    <w:rsid w:val="00DE3526"/>
    <w:rsid w:val="00DE36D5"/>
    <w:rsid w:val="00DE399E"/>
    <w:rsid w:val="00DE3B94"/>
    <w:rsid w:val="00DE3C3B"/>
    <w:rsid w:val="00DE406A"/>
    <w:rsid w:val="00DE4200"/>
    <w:rsid w:val="00DE5085"/>
    <w:rsid w:val="00DE52B6"/>
    <w:rsid w:val="00DE5669"/>
    <w:rsid w:val="00DE5AE4"/>
    <w:rsid w:val="00DE5CCF"/>
    <w:rsid w:val="00DE5FE6"/>
    <w:rsid w:val="00DE68C6"/>
    <w:rsid w:val="00DE6B71"/>
    <w:rsid w:val="00DE6B83"/>
    <w:rsid w:val="00DE777B"/>
    <w:rsid w:val="00DE7904"/>
    <w:rsid w:val="00DE7A72"/>
    <w:rsid w:val="00DE7FFE"/>
    <w:rsid w:val="00DF044D"/>
    <w:rsid w:val="00DF11EB"/>
    <w:rsid w:val="00DF1501"/>
    <w:rsid w:val="00DF18B0"/>
    <w:rsid w:val="00DF19A4"/>
    <w:rsid w:val="00DF1B34"/>
    <w:rsid w:val="00DF1CBA"/>
    <w:rsid w:val="00DF224B"/>
    <w:rsid w:val="00DF2525"/>
    <w:rsid w:val="00DF276E"/>
    <w:rsid w:val="00DF28A3"/>
    <w:rsid w:val="00DF2937"/>
    <w:rsid w:val="00DF2F10"/>
    <w:rsid w:val="00DF2FEE"/>
    <w:rsid w:val="00DF3672"/>
    <w:rsid w:val="00DF3A97"/>
    <w:rsid w:val="00DF3B19"/>
    <w:rsid w:val="00DF3D80"/>
    <w:rsid w:val="00DF411B"/>
    <w:rsid w:val="00DF41C8"/>
    <w:rsid w:val="00DF4BA6"/>
    <w:rsid w:val="00DF54F9"/>
    <w:rsid w:val="00DF5E89"/>
    <w:rsid w:val="00DF6059"/>
    <w:rsid w:val="00DF63C5"/>
    <w:rsid w:val="00DF6508"/>
    <w:rsid w:val="00DF6802"/>
    <w:rsid w:val="00DF6CCA"/>
    <w:rsid w:val="00DF716A"/>
    <w:rsid w:val="00DF74E0"/>
    <w:rsid w:val="00DF7580"/>
    <w:rsid w:val="00DF7B93"/>
    <w:rsid w:val="00E006A9"/>
    <w:rsid w:val="00E00771"/>
    <w:rsid w:val="00E00D08"/>
    <w:rsid w:val="00E013A5"/>
    <w:rsid w:val="00E0156F"/>
    <w:rsid w:val="00E016B8"/>
    <w:rsid w:val="00E01915"/>
    <w:rsid w:val="00E01A7E"/>
    <w:rsid w:val="00E01AFB"/>
    <w:rsid w:val="00E01D58"/>
    <w:rsid w:val="00E01DA8"/>
    <w:rsid w:val="00E01E98"/>
    <w:rsid w:val="00E020E9"/>
    <w:rsid w:val="00E023E5"/>
    <w:rsid w:val="00E026EE"/>
    <w:rsid w:val="00E027DF"/>
    <w:rsid w:val="00E028AA"/>
    <w:rsid w:val="00E02A30"/>
    <w:rsid w:val="00E02D3D"/>
    <w:rsid w:val="00E03175"/>
    <w:rsid w:val="00E03267"/>
    <w:rsid w:val="00E03498"/>
    <w:rsid w:val="00E03543"/>
    <w:rsid w:val="00E03A0A"/>
    <w:rsid w:val="00E03A26"/>
    <w:rsid w:val="00E03A72"/>
    <w:rsid w:val="00E041F5"/>
    <w:rsid w:val="00E04835"/>
    <w:rsid w:val="00E04E75"/>
    <w:rsid w:val="00E04F9B"/>
    <w:rsid w:val="00E051F2"/>
    <w:rsid w:val="00E0520D"/>
    <w:rsid w:val="00E05920"/>
    <w:rsid w:val="00E05A22"/>
    <w:rsid w:val="00E064B4"/>
    <w:rsid w:val="00E06C79"/>
    <w:rsid w:val="00E07889"/>
    <w:rsid w:val="00E07BFC"/>
    <w:rsid w:val="00E10895"/>
    <w:rsid w:val="00E11520"/>
    <w:rsid w:val="00E115CB"/>
    <w:rsid w:val="00E125B4"/>
    <w:rsid w:val="00E12681"/>
    <w:rsid w:val="00E12AE4"/>
    <w:rsid w:val="00E12DFE"/>
    <w:rsid w:val="00E12FBE"/>
    <w:rsid w:val="00E13966"/>
    <w:rsid w:val="00E13A3A"/>
    <w:rsid w:val="00E13CCA"/>
    <w:rsid w:val="00E15715"/>
    <w:rsid w:val="00E157A4"/>
    <w:rsid w:val="00E16721"/>
    <w:rsid w:val="00E1687F"/>
    <w:rsid w:val="00E172F9"/>
    <w:rsid w:val="00E17384"/>
    <w:rsid w:val="00E17F78"/>
    <w:rsid w:val="00E20005"/>
    <w:rsid w:val="00E201B4"/>
    <w:rsid w:val="00E206E9"/>
    <w:rsid w:val="00E20742"/>
    <w:rsid w:val="00E20B93"/>
    <w:rsid w:val="00E20C8B"/>
    <w:rsid w:val="00E20DB7"/>
    <w:rsid w:val="00E20EAC"/>
    <w:rsid w:val="00E215D0"/>
    <w:rsid w:val="00E21606"/>
    <w:rsid w:val="00E21ABE"/>
    <w:rsid w:val="00E222C0"/>
    <w:rsid w:val="00E22630"/>
    <w:rsid w:val="00E22AAE"/>
    <w:rsid w:val="00E23028"/>
    <w:rsid w:val="00E2332B"/>
    <w:rsid w:val="00E23AA2"/>
    <w:rsid w:val="00E23AD3"/>
    <w:rsid w:val="00E24282"/>
    <w:rsid w:val="00E246A4"/>
    <w:rsid w:val="00E246C4"/>
    <w:rsid w:val="00E2489B"/>
    <w:rsid w:val="00E249EC"/>
    <w:rsid w:val="00E24E2E"/>
    <w:rsid w:val="00E24F12"/>
    <w:rsid w:val="00E25263"/>
    <w:rsid w:val="00E2564D"/>
    <w:rsid w:val="00E25B75"/>
    <w:rsid w:val="00E25C20"/>
    <w:rsid w:val="00E26734"/>
    <w:rsid w:val="00E26C35"/>
    <w:rsid w:val="00E26C4E"/>
    <w:rsid w:val="00E26D79"/>
    <w:rsid w:val="00E2703D"/>
    <w:rsid w:val="00E2718B"/>
    <w:rsid w:val="00E271AE"/>
    <w:rsid w:val="00E2731B"/>
    <w:rsid w:val="00E27AE8"/>
    <w:rsid w:val="00E27B01"/>
    <w:rsid w:val="00E27D51"/>
    <w:rsid w:val="00E30A12"/>
    <w:rsid w:val="00E30D8A"/>
    <w:rsid w:val="00E30DA8"/>
    <w:rsid w:val="00E31418"/>
    <w:rsid w:val="00E3157D"/>
    <w:rsid w:val="00E315C3"/>
    <w:rsid w:val="00E329F9"/>
    <w:rsid w:val="00E32B0A"/>
    <w:rsid w:val="00E32D72"/>
    <w:rsid w:val="00E32DD7"/>
    <w:rsid w:val="00E33A67"/>
    <w:rsid w:val="00E33B84"/>
    <w:rsid w:val="00E3405D"/>
    <w:rsid w:val="00E3422D"/>
    <w:rsid w:val="00E34246"/>
    <w:rsid w:val="00E347C8"/>
    <w:rsid w:val="00E3485E"/>
    <w:rsid w:val="00E3498E"/>
    <w:rsid w:val="00E353C2"/>
    <w:rsid w:val="00E36233"/>
    <w:rsid w:val="00E36682"/>
    <w:rsid w:val="00E36AA2"/>
    <w:rsid w:val="00E36EC1"/>
    <w:rsid w:val="00E3732D"/>
    <w:rsid w:val="00E40130"/>
    <w:rsid w:val="00E402C4"/>
    <w:rsid w:val="00E40398"/>
    <w:rsid w:val="00E403F8"/>
    <w:rsid w:val="00E40546"/>
    <w:rsid w:val="00E407D6"/>
    <w:rsid w:val="00E40871"/>
    <w:rsid w:val="00E40A1F"/>
    <w:rsid w:val="00E40CB1"/>
    <w:rsid w:val="00E4122A"/>
    <w:rsid w:val="00E41BE5"/>
    <w:rsid w:val="00E41E3F"/>
    <w:rsid w:val="00E41FE4"/>
    <w:rsid w:val="00E41FEC"/>
    <w:rsid w:val="00E4240C"/>
    <w:rsid w:val="00E424C9"/>
    <w:rsid w:val="00E42BFE"/>
    <w:rsid w:val="00E42C6F"/>
    <w:rsid w:val="00E43011"/>
    <w:rsid w:val="00E431C7"/>
    <w:rsid w:val="00E43204"/>
    <w:rsid w:val="00E432C8"/>
    <w:rsid w:val="00E432FA"/>
    <w:rsid w:val="00E435AE"/>
    <w:rsid w:val="00E436CD"/>
    <w:rsid w:val="00E43A0F"/>
    <w:rsid w:val="00E43D7B"/>
    <w:rsid w:val="00E43F86"/>
    <w:rsid w:val="00E4456A"/>
    <w:rsid w:val="00E44685"/>
    <w:rsid w:val="00E44CF2"/>
    <w:rsid w:val="00E44E29"/>
    <w:rsid w:val="00E4518E"/>
    <w:rsid w:val="00E451BD"/>
    <w:rsid w:val="00E455BC"/>
    <w:rsid w:val="00E45800"/>
    <w:rsid w:val="00E4614B"/>
    <w:rsid w:val="00E462AF"/>
    <w:rsid w:val="00E4630B"/>
    <w:rsid w:val="00E46730"/>
    <w:rsid w:val="00E4770A"/>
    <w:rsid w:val="00E508AB"/>
    <w:rsid w:val="00E50BC7"/>
    <w:rsid w:val="00E50CB7"/>
    <w:rsid w:val="00E518CC"/>
    <w:rsid w:val="00E51C7D"/>
    <w:rsid w:val="00E51C7E"/>
    <w:rsid w:val="00E51FAF"/>
    <w:rsid w:val="00E51FB4"/>
    <w:rsid w:val="00E528AD"/>
    <w:rsid w:val="00E52965"/>
    <w:rsid w:val="00E52E07"/>
    <w:rsid w:val="00E52FEA"/>
    <w:rsid w:val="00E5323B"/>
    <w:rsid w:val="00E53A6E"/>
    <w:rsid w:val="00E54086"/>
    <w:rsid w:val="00E54238"/>
    <w:rsid w:val="00E549BA"/>
    <w:rsid w:val="00E54C45"/>
    <w:rsid w:val="00E55452"/>
    <w:rsid w:val="00E555CB"/>
    <w:rsid w:val="00E55D63"/>
    <w:rsid w:val="00E56083"/>
    <w:rsid w:val="00E560E8"/>
    <w:rsid w:val="00E56317"/>
    <w:rsid w:val="00E567E6"/>
    <w:rsid w:val="00E56CDB"/>
    <w:rsid w:val="00E56F43"/>
    <w:rsid w:val="00E57434"/>
    <w:rsid w:val="00E575CF"/>
    <w:rsid w:val="00E576B0"/>
    <w:rsid w:val="00E60156"/>
    <w:rsid w:val="00E60417"/>
    <w:rsid w:val="00E61CF2"/>
    <w:rsid w:val="00E61EED"/>
    <w:rsid w:val="00E62048"/>
    <w:rsid w:val="00E62999"/>
    <w:rsid w:val="00E629EB"/>
    <w:rsid w:val="00E62B04"/>
    <w:rsid w:val="00E62FC0"/>
    <w:rsid w:val="00E630AF"/>
    <w:rsid w:val="00E63245"/>
    <w:rsid w:val="00E6394C"/>
    <w:rsid w:val="00E645FB"/>
    <w:rsid w:val="00E64791"/>
    <w:rsid w:val="00E64B92"/>
    <w:rsid w:val="00E64EF8"/>
    <w:rsid w:val="00E655DD"/>
    <w:rsid w:val="00E65E67"/>
    <w:rsid w:val="00E66350"/>
    <w:rsid w:val="00E66EC5"/>
    <w:rsid w:val="00E6702A"/>
    <w:rsid w:val="00E6702F"/>
    <w:rsid w:val="00E676AA"/>
    <w:rsid w:val="00E67929"/>
    <w:rsid w:val="00E67D62"/>
    <w:rsid w:val="00E67FC0"/>
    <w:rsid w:val="00E67FEC"/>
    <w:rsid w:val="00E70026"/>
    <w:rsid w:val="00E70729"/>
    <w:rsid w:val="00E70F1A"/>
    <w:rsid w:val="00E71111"/>
    <w:rsid w:val="00E71199"/>
    <w:rsid w:val="00E71439"/>
    <w:rsid w:val="00E718E8"/>
    <w:rsid w:val="00E719A2"/>
    <w:rsid w:val="00E71F9B"/>
    <w:rsid w:val="00E72055"/>
    <w:rsid w:val="00E729DC"/>
    <w:rsid w:val="00E73106"/>
    <w:rsid w:val="00E7342C"/>
    <w:rsid w:val="00E73CF1"/>
    <w:rsid w:val="00E73D3E"/>
    <w:rsid w:val="00E74550"/>
    <w:rsid w:val="00E74A60"/>
    <w:rsid w:val="00E74BF0"/>
    <w:rsid w:val="00E75188"/>
    <w:rsid w:val="00E75DBC"/>
    <w:rsid w:val="00E75EC3"/>
    <w:rsid w:val="00E76556"/>
    <w:rsid w:val="00E76889"/>
    <w:rsid w:val="00E773AC"/>
    <w:rsid w:val="00E775CC"/>
    <w:rsid w:val="00E778B0"/>
    <w:rsid w:val="00E80468"/>
    <w:rsid w:val="00E8085D"/>
    <w:rsid w:val="00E80DE3"/>
    <w:rsid w:val="00E810A6"/>
    <w:rsid w:val="00E8181E"/>
    <w:rsid w:val="00E81EAD"/>
    <w:rsid w:val="00E82182"/>
    <w:rsid w:val="00E8223F"/>
    <w:rsid w:val="00E827FE"/>
    <w:rsid w:val="00E82A68"/>
    <w:rsid w:val="00E82DDE"/>
    <w:rsid w:val="00E82E00"/>
    <w:rsid w:val="00E82F21"/>
    <w:rsid w:val="00E83447"/>
    <w:rsid w:val="00E841CD"/>
    <w:rsid w:val="00E848AA"/>
    <w:rsid w:val="00E84AFB"/>
    <w:rsid w:val="00E84D51"/>
    <w:rsid w:val="00E84F77"/>
    <w:rsid w:val="00E8507A"/>
    <w:rsid w:val="00E853C2"/>
    <w:rsid w:val="00E85426"/>
    <w:rsid w:val="00E8556A"/>
    <w:rsid w:val="00E85599"/>
    <w:rsid w:val="00E855B4"/>
    <w:rsid w:val="00E85753"/>
    <w:rsid w:val="00E85939"/>
    <w:rsid w:val="00E85AA2"/>
    <w:rsid w:val="00E86163"/>
    <w:rsid w:val="00E8660A"/>
    <w:rsid w:val="00E86A3C"/>
    <w:rsid w:val="00E86C0D"/>
    <w:rsid w:val="00E86CF9"/>
    <w:rsid w:val="00E86DC7"/>
    <w:rsid w:val="00E86E1B"/>
    <w:rsid w:val="00E86EC7"/>
    <w:rsid w:val="00E876D4"/>
    <w:rsid w:val="00E87BDF"/>
    <w:rsid w:val="00E87E14"/>
    <w:rsid w:val="00E9047A"/>
    <w:rsid w:val="00E90593"/>
    <w:rsid w:val="00E90A3F"/>
    <w:rsid w:val="00E91310"/>
    <w:rsid w:val="00E91368"/>
    <w:rsid w:val="00E91EC2"/>
    <w:rsid w:val="00E92170"/>
    <w:rsid w:val="00E9224B"/>
    <w:rsid w:val="00E923A5"/>
    <w:rsid w:val="00E92649"/>
    <w:rsid w:val="00E9272A"/>
    <w:rsid w:val="00E92C56"/>
    <w:rsid w:val="00E92FA1"/>
    <w:rsid w:val="00E934A5"/>
    <w:rsid w:val="00E937E3"/>
    <w:rsid w:val="00E93F9E"/>
    <w:rsid w:val="00E9402F"/>
    <w:rsid w:val="00E940F3"/>
    <w:rsid w:val="00E94218"/>
    <w:rsid w:val="00E942CF"/>
    <w:rsid w:val="00E94562"/>
    <w:rsid w:val="00E9475A"/>
    <w:rsid w:val="00E94F32"/>
    <w:rsid w:val="00E95B00"/>
    <w:rsid w:val="00E95CB4"/>
    <w:rsid w:val="00E95F85"/>
    <w:rsid w:val="00E960B5"/>
    <w:rsid w:val="00E96665"/>
    <w:rsid w:val="00E9671B"/>
    <w:rsid w:val="00E967FF"/>
    <w:rsid w:val="00E96880"/>
    <w:rsid w:val="00E96BFA"/>
    <w:rsid w:val="00E97D35"/>
    <w:rsid w:val="00E97DB2"/>
    <w:rsid w:val="00EA05EB"/>
    <w:rsid w:val="00EA0922"/>
    <w:rsid w:val="00EA0B49"/>
    <w:rsid w:val="00EA0E5D"/>
    <w:rsid w:val="00EA1104"/>
    <w:rsid w:val="00EA1570"/>
    <w:rsid w:val="00EA2695"/>
    <w:rsid w:val="00EA29B1"/>
    <w:rsid w:val="00EA2B75"/>
    <w:rsid w:val="00EA3468"/>
    <w:rsid w:val="00EA367F"/>
    <w:rsid w:val="00EA3AF6"/>
    <w:rsid w:val="00EA3E05"/>
    <w:rsid w:val="00EA4057"/>
    <w:rsid w:val="00EA42CF"/>
    <w:rsid w:val="00EA57B8"/>
    <w:rsid w:val="00EA5C9D"/>
    <w:rsid w:val="00EA67BB"/>
    <w:rsid w:val="00EA69EF"/>
    <w:rsid w:val="00EA6A33"/>
    <w:rsid w:val="00EA6BDC"/>
    <w:rsid w:val="00EA7173"/>
    <w:rsid w:val="00EA744D"/>
    <w:rsid w:val="00EA7DC3"/>
    <w:rsid w:val="00EB0048"/>
    <w:rsid w:val="00EB0112"/>
    <w:rsid w:val="00EB02C0"/>
    <w:rsid w:val="00EB04B6"/>
    <w:rsid w:val="00EB0536"/>
    <w:rsid w:val="00EB0623"/>
    <w:rsid w:val="00EB071B"/>
    <w:rsid w:val="00EB093A"/>
    <w:rsid w:val="00EB1280"/>
    <w:rsid w:val="00EB15ED"/>
    <w:rsid w:val="00EB1635"/>
    <w:rsid w:val="00EB1815"/>
    <w:rsid w:val="00EB1E55"/>
    <w:rsid w:val="00EB2257"/>
    <w:rsid w:val="00EB24A1"/>
    <w:rsid w:val="00EB259A"/>
    <w:rsid w:val="00EB2679"/>
    <w:rsid w:val="00EB27D7"/>
    <w:rsid w:val="00EB2C5E"/>
    <w:rsid w:val="00EB341E"/>
    <w:rsid w:val="00EB3489"/>
    <w:rsid w:val="00EB383F"/>
    <w:rsid w:val="00EB3B22"/>
    <w:rsid w:val="00EB3BA9"/>
    <w:rsid w:val="00EB3E5E"/>
    <w:rsid w:val="00EB3F97"/>
    <w:rsid w:val="00EB41AC"/>
    <w:rsid w:val="00EB42D3"/>
    <w:rsid w:val="00EB4438"/>
    <w:rsid w:val="00EB4842"/>
    <w:rsid w:val="00EB4C84"/>
    <w:rsid w:val="00EB523B"/>
    <w:rsid w:val="00EB61EE"/>
    <w:rsid w:val="00EB6CCE"/>
    <w:rsid w:val="00EB6EFF"/>
    <w:rsid w:val="00EB725A"/>
    <w:rsid w:val="00EB7637"/>
    <w:rsid w:val="00EB7EF5"/>
    <w:rsid w:val="00EC0002"/>
    <w:rsid w:val="00EC0847"/>
    <w:rsid w:val="00EC16A8"/>
    <w:rsid w:val="00EC21B3"/>
    <w:rsid w:val="00EC2E6E"/>
    <w:rsid w:val="00EC2E99"/>
    <w:rsid w:val="00EC34FB"/>
    <w:rsid w:val="00EC42B1"/>
    <w:rsid w:val="00EC4452"/>
    <w:rsid w:val="00EC4A11"/>
    <w:rsid w:val="00EC4C9C"/>
    <w:rsid w:val="00EC4D09"/>
    <w:rsid w:val="00EC4D66"/>
    <w:rsid w:val="00EC5054"/>
    <w:rsid w:val="00EC50FC"/>
    <w:rsid w:val="00EC548A"/>
    <w:rsid w:val="00EC5691"/>
    <w:rsid w:val="00EC5A3F"/>
    <w:rsid w:val="00EC5F05"/>
    <w:rsid w:val="00EC6283"/>
    <w:rsid w:val="00EC6759"/>
    <w:rsid w:val="00EC6A57"/>
    <w:rsid w:val="00EC6DF4"/>
    <w:rsid w:val="00EC70D2"/>
    <w:rsid w:val="00EC737E"/>
    <w:rsid w:val="00EC78B8"/>
    <w:rsid w:val="00EC7C18"/>
    <w:rsid w:val="00EC7D01"/>
    <w:rsid w:val="00EC7D3B"/>
    <w:rsid w:val="00EC7DE7"/>
    <w:rsid w:val="00EC7E3B"/>
    <w:rsid w:val="00EC7FEE"/>
    <w:rsid w:val="00ED02E3"/>
    <w:rsid w:val="00ED0E9F"/>
    <w:rsid w:val="00ED16AF"/>
    <w:rsid w:val="00ED16CE"/>
    <w:rsid w:val="00ED18C3"/>
    <w:rsid w:val="00ED1B02"/>
    <w:rsid w:val="00ED21B4"/>
    <w:rsid w:val="00ED2770"/>
    <w:rsid w:val="00ED27E6"/>
    <w:rsid w:val="00ED2971"/>
    <w:rsid w:val="00ED2D82"/>
    <w:rsid w:val="00ED3174"/>
    <w:rsid w:val="00ED3293"/>
    <w:rsid w:val="00ED3333"/>
    <w:rsid w:val="00ED3F36"/>
    <w:rsid w:val="00ED45E8"/>
    <w:rsid w:val="00ED48C6"/>
    <w:rsid w:val="00ED4C64"/>
    <w:rsid w:val="00ED4E3A"/>
    <w:rsid w:val="00ED4FE2"/>
    <w:rsid w:val="00ED55AF"/>
    <w:rsid w:val="00ED5AEA"/>
    <w:rsid w:val="00ED5B9D"/>
    <w:rsid w:val="00ED5CCF"/>
    <w:rsid w:val="00ED7C33"/>
    <w:rsid w:val="00ED7DA9"/>
    <w:rsid w:val="00ED7E83"/>
    <w:rsid w:val="00EE03BC"/>
    <w:rsid w:val="00EE0BE2"/>
    <w:rsid w:val="00EE0E07"/>
    <w:rsid w:val="00EE104E"/>
    <w:rsid w:val="00EE1542"/>
    <w:rsid w:val="00EE1934"/>
    <w:rsid w:val="00EE1ABE"/>
    <w:rsid w:val="00EE2D8D"/>
    <w:rsid w:val="00EE2E74"/>
    <w:rsid w:val="00EE3041"/>
    <w:rsid w:val="00EE3622"/>
    <w:rsid w:val="00EE3B1F"/>
    <w:rsid w:val="00EE4BEC"/>
    <w:rsid w:val="00EE4E59"/>
    <w:rsid w:val="00EE54BB"/>
    <w:rsid w:val="00EE5B9A"/>
    <w:rsid w:val="00EE65D7"/>
    <w:rsid w:val="00EE6EA2"/>
    <w:rsid w:val="00EE7A7D"/>
    <w:rsid w:val="00EE7C10"/>
    <w:rsid w:val="00EE7DC6"/>
    <w:rsid w:val="00EF01D0"/>
    <w:rsid w:val="00EF073D"/>
    <w:rsid w:val="00EF0D7B"/>
    <w:rsid w:val="00EF130A"/>
    <w:rsid w:val="00EF14CB"/>
    <w:rsid w:val="00EF1596"/>
    <w:rsid w:val="00EF192E"/>
    <w:rsid w:val="00EF1CAB"/>
    <w:rsid w:val="00EF1CD4"/>
    <w:rsid w:val="00EF27AF"/>
    <w:rsid w:val="00EF315D"/>
    <w:rsid w:val="00EF3AAA"/>
    <w:rsid w:val="00EF4103"/>
    <w:rsid w:val="00EF4486"/>
    <w:rsid w:val="00EF523F"/>
    <w:rsid w:val="00EF5D46"/>
    <w:rsid w:val="00EF5DEE"/>
    <w:rsid w:val="00EF6023"/>
    <w:rsid w:val="00EF6DDF"/>
    <w:rsid w:val="00EF6F9C"/>
    <w:rsid w:val="00EF70CB"/>
    <w:rsid w:val="00EF70D6"/>
    <w:rsid w:val="00EF7125"/>
    <w:rsid w:val="00EF73C6"/>
    <w:rsid w:val="00EF7A6C"/>
    <w:rsid w:val="00EF7CA1"/>
    <w:rsid w:val="00F00119"/>
    <w:rsid w:val="00F00866"/>
    <w:rsid w:val="00F008FE"/>
    <w:rsid w:val="00F00979"/>
    <w:rsid w:val="00F00A43"/>
    <w:rsid w:val="00F00AD2"/>
    <w:rsid w:val="00F00B5A"/>
    <w:rsid w:val="00F0115E"/>
    <w:rsid w:val="00F01331"/>
    <w:rsid w:val="00F0134B"/>
    <w:rsid w:val="00F0160A"/>
    <w:rsid w:val="00F01D36"/>
    <w:rsid w:val="00F0251F"/>
    <w:rsid w:val="00F02B50"/>
    <w:rsid w:val="00F0317B"/>
    <w:rsid w:val="00F0330B"/>
    <w:rsid w:val="00F03435"/>
    <w:rsid w:val="00F037E0"/>
    <w:rsid w:val="00F047A0"/>
    <w:rsid w:val="00F05942"/>
    <w:rsid w:val="00F05A57"/>
    <w:rsid w:val="00F05A60"/>
    <w:rsid w:val="00F05B5B"/>
    <w:rsid w:val="00F05BA5"/>
    <w:rsid w:val="00F05C88"/>
    <w:rsid w:val="00F05DC3"/>
    <w:rsid w:val="00F05DE2"/>
    <w:rsid w:val="00F06886"/>
    <w:rsid w:val="00F06F0E"/>
    <w:rsid w:val="00F07B6A"/>
    <w:rsid w:val="00F1009B"/>
    <w:rsid w:val="00F102AF"/>
    <w:rsid w:val="00F104E0"/>
    <w:rsid w:val="00F11319"/>
    <w:rsid w:val="00F11325"/>
    <w:rsid w:val="00F116CE"/>
    <w:rsid w:val="00F11C43"/>
    <w:rsid w:val="00F11CA1"/>
    <w:rsid w:val="00F11D46"/>
    <w:rsid w:val="00F11DBF"/>
    <w:rsid w:val="00F11DDB"/>
    <w:rsid w:val="00F1238D"/>
    <w:rsid w:val="00F12556"/>
    <w:rsid w:val="00F12648"/>
    <w:rsid w:val="00F12B36"/>
    <w:rsid w:val="00F134F5"/>
    <w:rsid w:val="00F139A0"/>
    <w:rsid w:val="00F13FC7"/>
    <w:rsid w:val="00F14071"/>
    <w:rsid w:val="00F14BB0"/>
    <w:rsid w:val="00F14E5C"/>
    <w:rsid w:val="00F15052"/>
    <w:rsid w:val="00F151A0"/>
    <w:rsid w:val="00F15278"/>
    <w:rsid w:val="00F1569B"/>
    <w:rsid w:val="00F15827"/>
    <w:rsid w:val="00F15D53"/>
    <w:rsid w:val="00F1694E"/>
    <w:rsid w:val="00F17051"/>
    <w:rsid w:val="00F17192"/>
    <w:rsid w:val="00F174BC"/>
    <w:rsid w:val="00F178F1"/>
    <w:rsid w:val="00F17D72"/>
    <w:rsid w:val="00F200E3"/>
    <w:rsid w:val="00F2050A"/>
    <w:rsid w:val="00F2123C"/>
    <w:rsid w:val="00F2199D"/>
    <w:rsid w:val="00F21C30"/>
    <w:rsid w:val="00F21E35"/>
    <w:rsid w:val="00F21F96"/>
    <w:rsid w:val="00F22325"/>
    <w:rsid w:val="00F225EC"/>
    <w:rsid w:val="00F229B8"/>
    <w:rsid w:val="00F22DEA"/>
    <w:rsid w:val="00F22FAE"/>
    <w:rsid w:val="00F23699"/>
    <w:rsid w:val="00F250F7"/>
    <w:rsid w:val="00F2541D"/>
    <w:rsid w:val="00F2568C"/>
    <w:rsid w:val="00F25770"/>
    <w:rsid w:val="00F25832"/>
    <w:rsid w:val="00F25A4A"/>
    <w:rsid w:val="00F25D4A"/>
    <w:rsid w:val="00F26011"/>
    <w:rsid w:val="00F26339"/>
    <w:rsid w:val="00F26A32"/>
    <w:rsid w:val="00F26B01"/>
    <w:rsid w:val="00F27C8C"/>
    <w:rsid w:val="00F27E68"/>
    <w:rsid w:val="00F3069D"/>
    <w:rsid w:val="00F307C8"/>
    <w:rsid w:val="00F30852"/>
    <w:rsid w:val="00F30B53"/>
    <w:rsid w:val="00F30C63"/>
    <w:rsid w:val="00F30EC5"/>
    <w:rsid w:val="00F3148E"/>
    <w:rsid w:val="00F31AA7"/>
    <w:rsid w:val="00F31C3B"/>
    <w:rsid w:val="00F31CBB"/>
    <w:rsid w:val="00F3272A"/>
    <w:rsid w:val="00F327E4"/>
    <w:rsid w:val="00F32850"/>
    <w:rsid w:val="00F3294A"/>
    <w:rsid w:val="00F32ABC"/>
    <w:rsid w:val="00F32BC9"/>
    <w:rsid w:val="00F32D33"/>
    <w:rsid w:val="00F339E4"/>
    <w:rsid w:val="00F33AA7"/>
    <w:rsid w:val="00F3459F"/>
    <w:rsid w:val="00F346BF"/>
    <w:rsid w:val="00F349BF"/>
    <w:rsid w:val="00F34A41"/>
    <w:rsid w:val="00F34C57"/>
    <w:rsid w:val="00F34C81"/>
    <w:rsid w:val="00F34D9D"/>
    <w:rsid w:val="00F34EC1"/>
    <w:rsid w:val="00F350BC"/>
    <w:rsid w:val="00F35238"/>
    <w:rsid w:val="00F357A4"/>
    <w:rsid w:val="00F357F3"/>
    <w:rsid w:val="00F3596A"/>
    <w:rsid w:val="00F36040"/>
    <w:rsid w:val="00F360AC"/>
    <w:rsid w:val="00F36123"/>
    <w:rsid w:val="00F3636A"/>
    <w:rsid w:val="00F3663B"/>
    <w:rsid w:val="00F3681F"/>
    <w:rsid w:val="00F36A0C"/>
    <w:rsid w:val="00F36B1F"/>
    <w:rsid w:val="00F37B0F"/>
    <w:rsid w:val="00F37D70"/>
    <w:rsid w:val="00F400D5"/>
    <w:rsid w:val="00F402B4"/>
    <w:rsid w:val="00F41AAC"/>
    <w:rsid w:val="00F41E32"/>
    <w:rsid w:val="00F420AD"/>
    <w:rsid w:val="00F4222C"/>
    <w:rsid w:val="00F42434"/>
    <w:rsid w:val="00F42B2E"/>
    <w:rsid w:val="00F42F21"/>
    <w:rsid w:val="00F43952"/>
    <w:rsid w:val="00F44317"/>
    <w:rsid w:val="00F444BF"/>
    <w:rsid w:val="00F444D4"/>
    <w:rsid w:val="00F44865"/>
    <w:rsid w:val="00F449AD"/>
    <w:rsid w:val="00F44C7C"/>
    <w:rsid w:val="00F44F04"/>
    <w:rsid w:val="00F457C1"/>
    <w:rsid w:val="00F45E20"/>
    <w:rsid w:val="00F45FFA"/>
    <w:rsid w:val="00F466FE"/>
    <w:rsid w:val="00F46F74"/>
    <w:rsid w:val="00F47508"/>
    <w:rsid w:val="00F4794A"/>
    <w:rsid w:val="00F47FB3"/>
    <w:rsid w:val="00F503B7"/>
    <w:rsid w:val="00F50476"/>
    <w:rsid w:val="00F505BB"/>
    <w:rsid w:val="00F50B8E"/>
    <w:rsid w:val="00F50DFE"/>
    <w:rsid w:val="00F50FDB"/>
    <w:rsid w:val="00F514C9"/>
    <w:rsid w:val="00F517C7"/>
    <w:rsid w:val="00F524DB"/>
    <w:rsid w:val="00F52682"/>
    <w:rsid w:val="00F52DCF"/>
    <w:rsid w:val="00F533A1"/>
    <w:rsid w:val="00F53AF0"/>
    <w:rsid w:val="00F541CC"/>
    <w:rsid w:val="00F542AA"/>
    <w:rsid w:val="00F54440"/>
    <w:rsid w:val="00F548E7"/>
    <w:rsid w:val="00F553A1"/>
    <w:rsid w:val="00F55721"/>
    <w:rsid w:val="00F55E47"/>
    <w:rsid w:val="00F5650D"/>
    <w:rsid w:val="00F56574"/>
    <w:rsid w:val="00F568A6"/>
    <w:rsid w:val="00F568BC"/>
    <w:rsid w:val="00F56B08"/>
    <w:rsid w:val="00F56E49"/>
    <w:rsid w:val="00F57169"/>
    <w:rsid w:val="00F57178"/>
    <w:rsid w:val="00F57608"/>
    <w:rsid w:val="00F5777B"/>
    <w:rsid w:val="00F57964"/>
    <w:rsid w:val="00F57CB0"/>
    <w:rsid w:val="00F607B0"/>
    <w:rsid w:val="00F60EE7"/>
    <w:rsid w:val="00F61494"/>
    <w:rsid w:val="00F615E1"/>
    <w:rsid w:val="00F616CA"/>
    <w:rsid w:val="00F61B85"/>
    <w:rsid w:val="00F61B9D"/>
    <w:rsid w:val="00F62859"/>
    <w:rsid w:val="00F62A26"/>
    <w:rsid w:val="00F62DB2"/>
    <w:rsid w:val="00F6333C"/>
    <w:rsid w:val="00F6370F"/>
    <w:rsid w:val="00F63715"/>
    <w:rsid w:val="00F6378A"/>
    <w:rsid w:val="00F63AF6"/>
    <w:rsid w:val="00F63C39"/>
    <w:rsid w:val="00F63D4B"/>
    <w:rsid w:val="00F64020"/>
    <w:rsid w:val="00F64CFF"/>
    <w:rsid w:val="00F653AE"/>
    <w:rsid w:val="00F658C0"/>
    <w:rsid w:val="00F65A6A"/>
    <w:rsid w:val="00F65C21"/>
    <w:rsid w:val="00F6605E"/>
    <w:rsid w:val="00F66A33"/>
    <w:rsid w:val="00F67048"/>
    <w:rsid w:val="00F67268"/>
    <w:rsid w:val="00F67464"/>
    <w:rsid w:val="00F67802"/>
    <w:rsid w:val="00F67824"/>
    <w:rsid w:val="00F70516"/>
    <w:rsid w:val="00F7062A"/>
    <w:rsid w:val="00F713C1"/>
    <w:rsid w:val="00F71F1C"/>
    <w:rsid w:val="00F73445"/>
    <w:rsid w:val="00F73452"/>
    <w:rsid w:val="00F73DAA"/>
    <w:rsid w:val="00F740D4"/>
    <w:rsid w:val="00F75768"/>
    <w:rsid w:val="00F75934"/>
    <w:rsid w:val="00F75E3C"/>
    <w:rsid w:val="00F75FBC"/>
    <w:rsid w:val="00F7617D"/>
    <w:rsid w:val="00F76657"/>
    <w:rsid w:val="00F766C3"/>
    <w:rsid w:val="00F77B3B"/>
    <w:rsid w:val="00F800BB"/>
    <w:rsid w:val="00F8025C"/>
    <w:rsid w:val="00F80A12"/>
    <w:rsid w:val="00F80DFB"/>
    <w:rsid w:val="00F80FA8"/>
    <w:rsid w:val="00F81695"/>
    <w:rsid w:val="00F819C9"/>
    <w:rsid w:val="00F81BA7"/>
    <w:rsid w:val="00F81E69"/>
    <w:rsid w:val="00F822B2"/>
    <w:rsid w:val="00F82ACD"/>
    <w:rsid w:val="00F82AF9"/>
    <w:rsid w:val="00F8311D"/>
    <w:rsid w:val="00F83936"/>
    <w:rsid w:val="00F83AED"/>
    <w:rsid w:val="00F83B29"/>
    <w:rsid w:val="00F83DDF"/>
    <w:rsid w:val="00F83DFF"/>
    <w:rsid w:val="00F83E78"/>
    <w:rsid w:val="00F83FC0"/>
    <w:rsid w:val="00F841B9"/>
    <w:rsid w:val="00F84C8E"/>
    <w:rsid w:val="00F85220"/>
    <w:rsid w:val="00F85792"/>
    <w:rsid w:val="00F8584C"/>
    <w:rsid w:val="00F85899"/>
    <w:rsid w:val="00F85A8F"/>
    <w:rsid w:val="00F85B5E"/>
    <w:rsid w:val="00F85BC3"/>
    <w:rsid w:val="00F85E1D"/>
    <w:rsid w:val="00F8628A"/>
    <w:rsid w:val="00F866A3"/>
    <w:rsid w:val="00F86821"/>
    <w:rsid w:val="00F86F69"/>
    <w:rsid w:val="00F87405"/>
    <w:rsid w:val="00F87799"/>
    <w:rsid w:val="00F878CE"/>
    <w:rsid w:val="00F906A4"/>
    <w:rsid w:val="00F90C21"/>
    <w:rsid w:val="00F910CB"/>
    <w:rsid w:val="00F91395"/>
    <w:rsid w:val="00F91754"/>
    <w:rsid w:val="00F91947"/>
    <w:rsid w:val="00F91A7F"/>
    <w:rsid w:val="00F91B29"/>
    <w:rsid w:val="00F91E17"/>
    <w:rsid w:val="00F92838"/>
    <w:rsid w:val="00F932D5"/>
    <w:rsid w:val="00F93561"/>
    <w:rsid w:val="00F935BA"/>
    <w:rsid w:val="00F93F7F"/>
    <w:rsid w:val="00F94026"/>
    <w:rsid w:val="00F940FA"/>
    <w:rsid w:val="00F9490E"/>
    <w:rsid w:val="00F95078"/>
    <w:rsid w:val="00F95088"/>
    <w:rsid w:val="00F954EC"/>
    <w:rsid w:val="00F954FC"/>
    <w:rsid w:val="00F95816"/>
    <w:rsid w:val="00F95C31"/>
    <w:rsid w:val="00F961F1"/>
    <w:rsid w:val="00F962EF"/>
    <w:rsid w:val="00F969E1"/>
    <w:rsid w:val="00F96F99"/>
    <w:rsid w:val="00F97100"/>
    <w:rsid w:val="00F97904"/>
    <w:rsid w:val="00FA0CA4"/>
    <w:rsid w:val="00FA0CE8"/>
    <w:rsid w:val="00FA131B"/>
    <w:rsid w:val="00FA1430"/>
    <w:rsid w:val="00FA151F"/>
    <w:rsid w:val="00FA18AB"/>
    <w:rsid w:val="00FA2146"/>
    <w:rsid w:val="00FA22E0"/>
    <w:rsid w:val="00FA231D"/>
    <w:rsid w:val="00FA2432"/>
    <w:rsid w:val="00FA2DB9"/>
    <w:rsid w:val="00FA3611"/>
    <w:rsid w:val="00FA389A"/>
    <w:rsid w:val="00FA3AC9"/>
    <w:rsid w:val="00FA3E73"/>
    <w:rsid w:val="00FA3FCC"/>
    <w:rsid w:val="00FA4A4D"/>
    <w:rsid w:val="00FA4D3D"/>
    <w:rsid w:val="00FA5027"/>
    <w:rsid w:val="00FA5036"/>
    <w:rsid w:val="00FA5A2C"/>
    <w:rsid w:val="00FA5B40"/>
    <w:rsid w:val="00FA5BED"/>
    <w:rsid w:val="00FA5C5E"/>
    <w:rsid w:val="00FA6071"/>
    <w:rsid w:val="00FA62F6"/>
    <w:rsid w:val="00FA6347"/>
    <w:rsid w:val="00FA6461"/>
    <w:rsid w:val="00FA7138"/>
    <w:rsid w:val="00FA740E"/>
    <w:rsid w:val="00FA79A4"/>
    <w:rsid w:val="00FA7CEF"/>
    <w:rsid w:val="00FB0112"/>
    <w:rsid w:val="00FB0302"/>
    <w:rsid w:val="00FB0544"/>
    <w:rsid w:val="00FB0627"/>
    <w:rsid w:val="00FB1673"/>
    <w:rsid w:val="00FB17D0"/>
    <w:rsid w:val="00FB1863"/>
    <w:rsid w:val="00FB1AFF"/>
    <w:rsid w:val="00FB2502"/>
    <w:rsid w:val="00FB27AC"/>
    <w:rsid w:val="00FB2A81"/>
    <w:rsid w:val="00FB2AEB"/>
    <w:rsid w:val="00FB3323"/>
    <w:rsid w:val="00FB3CE8"/>
    <w:rsid w:val="00FB424C"/>
    <w:rsid w:val="00FB42D8"/>
    <w:rsid w:val="00FB5844"/>
    <w:rsid w:val="00FB5DFB"/>
    <w:rsid w:val="00FB5ED5"/>
    <w:rsid w:val="00FB5FC4"/>
    <w:rsid w:val="00FB62A5"/>
    <w:rsid w:val="00FB6648"/>
    <w:rsid w:val="00FB6649"/>
    <w:rsid w:val="00FB6676"/>
    <w:rsid w:val="00FB68ED"/>
    <w:rsid w:val="00FB6BE8"/>
    <w:rsid w:val="00FB70AA"/>
    <w:rsid w:val="00FB7234"/>
    <w:rsid w:val="00FB7715"/>
    <w:rsid w:val="00FB7F06"/>
    <w:rsid w:val="00FC0207"/>
    <w:rsid w:val="00FC08A4"/>
    <w:rsid w:val="00FC0900"/>
    <w:rsid w:val="00FC0F32"/>
    <w:rsid w:val="00FC1592"/>
    <w:rsid w:val="00FC18AD"/>
    <w:rsid w:val="00FC18FD"/>
    <w:rsid w:val="00FC2520"/>
    <w:rsid w:val="00FC2AF9"/>
    <w:rsid w:val="00FC2B9E"/>
    <w:rsid w:val="00FC30C9"/>
    <w:rsid w:val="00FC345E"/>
    <w:rsid w:val="00FC37BA"/>
    <w:rsid w:val="00FC3D76"/>
    <w:rsid w:val="00FC4504"/>
    <w:rsid w:val="00FC464D"/>
    <w:rsid w:val="00FC4EDF"/>
    <w:rsid w:val="00FC512B"/>
    <w:rsid w:val="00FC54CC"/>
    <w:rsid w:val="00FC5572"/>
    <w:rsid w:val="00FC591C"/>
    <w:rsid w:val="00FC5D6E"/>
    <w:rsid w:val="00FC67F2"/>
    <w:rsid w:val="00FC6A22"/>
    <w:rsid w:val="00FC6AD7"/>
    <w:rsid w:val="00FC7294"/>
    <w:rsid w:val="00FC7BB7"/>
    <w:rsid w:val="00FC7C81"/>
    <w:rsid w:val="00FC7D74"/>
    <w:rsid w:val="00FD0300"/>
    <w:rsid w:val="00FD04CE"/>
    <w:rsid w:val="00FD0D2D"/>
    <w:rsid w:val="00FD0E3E"/>
    <w:rsid w:val="00FD0E4D"/>
    <w:rsid w:val="00FD13D0"/>
    <w:rsid w:val="00FD1D01"/>
    <w:rsid w:val="00FD2343"/>
    <w:rsid w:val="00FD238C"/>
    <w:rsid w:val="00FD25F8"/>
    <w:rsid w:val="00FD2AC0"/>
    <w:rsid w:val="00FD2D47"/>
    <w:rsid w:val="00FD2ED7"/>
    <w:rsid w:val="00FD355C"/>
    <w:rsid w:val="00FD3688"/>
    <w:rsid w:val="00FD3F6A"/>
    <w:rsid w:val="00FD4276"/>
    <w:rsid w:val="00FD4901"/>
    <w:rsid w:val="00FD51F8"/>
    <w:rsid w:val="00FD53D3"/>
    <w:rsid w:val="00FD55C6"/>
    <w:rsid w:val="00FD56C6"/>
    <w:rsid w:val="00FD5A23"/>
    <w:rsid w:val="00FD6BA4"/>
    <w:rsid w:val="00FD6BAE"/>
    <w:rsid w:val="00FD6DC0"/>
    <w:rsid w:val="00FD7089"/>
    <w:rsid w:val="00FE07A8"/>
    <w:rsid w:val="00FE10D4"/>
    <w:rsid w:val="00FE136B"/>
    <w:rsid w:val="00FE1567"/>
    <w:rsid w:val="00FE1951"/>
    <w:rsid w:val="00FE2143"/>
    <w:rsid w:val="00FE2256"/>
    <w:rsid w:val="00FE2417"/>
    <w:rsid w:val="00FE2796"/>
    <w:rsid w:val="00FE2B82"/>
    <w:rsid w:val="00FE308E"/>
    <w:rsid w:val="00FE393C"/>
    <w:rsid w:val="00FE3A1F"/>
    <w:rsid w:val="00FE3C10"/>
    <w:rsid w:val="00FE3DA1"/>
    <w:rsid w:val="00FE4387"/>
    <w:rsid w:val="00FE456E"/>
    <w:rsid w:val="00FE4BD8"/>
    <w:rsid w:val="00FE4F30"/>
    <w:rsid w:val="00FE5AEC"/>
    <w:rsid w:val="00FE6F19"/>
    <w:rsid w:val="00FE6F7C"/>
    <w:rsid w:val="00FE73CE"/>
    <w:rsid w:val="00FE7B95"/>
    <w:rsid w:val="00FE7C09"/>
    <w:rsid w:val="00FE7C35"/>
    <w:rsid w:val="00FF0B47"/>
    <w:rsid w:val="00FF0D4D"/>
    <w:rsid w:val="00FF0E0D"/>
    <w:rsid w:val="00FF102E"/>
    <w:rsid w:val="00FF1412"/>
    <w:rsid w:val="00FF1A9E"/>
    <w:rsid w:val="00FF234A"/>
    <w:rsid w:val="00FF2830"/>
    <w:rsid w:val="00FF372E"/>
    <w:rsid w:val="00FF37DA"/>
    <w:rsid w:val="00FF37E0"/>
    <w:rsid w:val="00FF4176"/>
    <w:rsid w:val="00FF4D1B"/>
    <w:rsid w:val="00FF4D84"/>
    <w:rsid w:val="00FF509C"/>
    <w:rsid w:val="00FF5A3D"/>
    <w:rsid w:val="00FF6581"/>
    <w:rsid w:val="00FF68E7"/>
    <w:rsid w:val="00FF69F4"/>
    <w:rsid w:val="00FF6B0D"/>
    <w:rsid w:val="00FF6B53"/>
    <w:rsid w:val="00FF6BFF"/>
    <w:rsid w:val="00FF6C9D"/>
    <w:rsid w:val="00FF70C2"/>
    <w:rsid w:val="00FF7325"/>
    <w:rsid w:val="00FF77D2"/>
    <w:rsid w:val="00FF7816"/>
    <w:rsid w:val="00FF7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FC6"/>
    <w:pPr>
      <w:spacing w:after="200"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719A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Exact">
    <w:name w:val="Основной текст (2) Exact"/>
    <w:basedOn w:val="DefaultParagraphFont"/>
    <w:uiPriority w:val="99"/>
    <w:rsid w:val="00686964"/>
    <w:rPr>
      <w:rFonts w:ascii="Times New Roman" w:hAnsi="Times New Roman" w:cs="Times New Roman"/>
      <w:sz w:val="28"/>
      <w:szCs w:val="28"/>
      <w:u w:val="none"/>
    </w:rPr>
  </w:style>
  <w:style w:type="character" w:customStyle="1" w:styleId="2">
    <w:name w:val="Основной текст (2)_"/>
    <w:basedOn w:val="DefaultParagraphFont"/>
    <w:link w:val="21"/>
    <w:uiPriority w:val="99"/>
    <w:locked/>
    <w:rsid w:val="00686964"/>
    <w:rPr>
      <w:rFonts w:cs="Times New Roman"/>
      <w:sz w:val="28"/>
      <w:szCs w:val="28"/>
      <w:lang w:bidi="ar-SA"/>
    </w:rPr>
  </w:style>
  <w:style w:type="paragraph" w:customStyle="1" w:styleId="21">
    <w:name w:val="Основной текст (2)1"/>
    <w:basedOn w:val="Normal"/>
    <w:link w:val="2"/>
    <w:uiPriority w:val="99"/>
    <w:rsid w:val="00686964"/>
    <w:pPr>
      <w:widowControl w:val="0"/>
      <w:shd w:val="clear" w:color="auto" w:fill="FFFFFF"/>
      <w:spacing w:after="0" w:line="322" w:lineRule="exact"/>
      <w:jc w:val="center"/>
    </w:pPr>
    <w:rPr>
      <w:noProof/>
      <w:lang w:eastAsia="ru-RU"/>
    </w:rPr>
  </w:style>
  <w:style w:type="paragraph" w:customStyle="1" w:styleId="ConsPlusTitle">
    <w:name w:val="ConsPlusTitle"/>
    <w:uiPriority w:val="99"/>
    <w:rsid w:val="009F45B5"/>
    <w:pPr>
      <w:widowControl w:val="0"/>
      <w:autoSpaceDE w:val="0"/>
      <w:autoSpaceDN w:val="0"/>
      <w:adjustRightInd w:val="0"/>
    </w:pPr>
    <w:rPr>
      <w:rFonts w:ascii="Calibri" w:hAnsi="Calibri" w:cs="Calibri"/>
      <w:b/>
      <w:bCs/>
    </w:rPr>
  </w:style>
  <w:style w:type="character" w:customStyle="1" w:styleId="blk">
    <w:name w:val="blk"/>
    <w:basedOn w:val="DefaultParagraphFont"/>
    <w:uiPriority w:val="99"/>
    <w:rsid w:val="00510C1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823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3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3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8</Pages>
  <Words>2261</Words>
  <Characters>12892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Утверждаю:</dc:title>
  <dc:subject/>
  <dc:creator>TENSOR</dc:creator>
  <cp:keywords/>
  <dc:description/>
  <cp:lastModifiedBy>Админ</cp:lastModifiedBy>
  <cp:revision>3</cp:revision>
  <cp:lastPrinted>2017-03-01T07:50:00Z</cp:lastPrinted>
  <dcterms:created xsi:type="dcterms:W3CDTF">2017-03-09T11:29:00Z</dcterms:created>
  <dcterms:modified xsi:type="dcterms:W3CDTF">2017-03-10T05:44:00Z</dcterms:modified>
</cp:coreProperties>
</file>